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9DD7" w14:textId="77777777" w:rsidR="0099151E" w:rsidRPr="00185942" w:rsidRDefault="009915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</w:p>
    <w:tbl>
      <w:tblPr>
        <w:tblStyle w:val="Tabellrutenett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2"/>
        <w:tblCellMar>
          <w:top w:w="227" w:type="dxa"/>
          <w:left w:w="170" w:type="dxa"/>
          <w:bottom w:w="170" w:type="dxa"/>
          <w:right w:w="170" w:type="dxa"/>
        </w:tblCellMar>
        <w:tblLook w:val="04A0" w:firstRow="1" w:lastRow="0" w:firstColumn="1" w:lastColumn="0" w:noHBand="0" w:noVBand="1"/>
      </w:tblPr>
      <w:tblGrid>
        <w:gridCol w:w="4790"/>
        <w:gridCol w:w="2693"/>
      </w:tblGrid>
      <w:tr w:rsidR="00876265" w:rsidRPr="00185942" w14:paraId="2E4F9F30" w14:textId="77777777" w:rsidTr="346C4990">
        <w:tc>
          <w:tcPr>
            <w:tcW w:w="4790" w:type="dxa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FF" w:themeFill="background2"/>
            <w:vAlign w:val="center"/>
          </w:tcPr>
          <w:p w14:paraId="71F1CF1B" w14:textId="4A802BAA" w:rsidR="00563130" w:rsidRPr="00185942" w:rsidRDefault="00563130" w:rsidP="00642360">
            <w:pPr>
              <w:pStyle w:val="Tittel"/>
              <w:rPr>
                <w:sz w:val="28"/>
                <w:szCs w:val="28"/>
              </w:rPr>
            </w:pPr>
            <w:r w:rsidRPr="00185942">
              <w:rPr>
                <w:sz w:val="28"/>
                <w:szCs w:val="28"/>
              </w:rPr>
              <w:t>BIM-kravdokument</w:t>
            </w:r>
            <w:r w:rsidR="000E138F">
              <w:rPr>
                <w:sz w:val="28"/>
                <w:szCs w:val="28"/>
              </w:rPr>
              <w:t xml:space="preserve"> – Del 4</w:t>
            </w:r>
          </w:p>
          <w:p w14:paraId="6F58D8C5" w14:textId="077E1C7E" w:rsidR="003B2E34" w:rsidRPr="00BB1A62" w:rsidRDefault="00141682" w:rsidP="007C5CF4">
            <w:pPr>
              <w:pStyle w:val="Tittel"/>
              <w:spacing w:after="0"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BB1A62">
              <w:rPr>
                <w:i/>
                <w:iCs/>
                <w:color w:val="FF0000"/>
                <w:sz w:val="20"/>
                <w:szCs w:val="20"/>
              </w:rPr>
              <w:t>M</w:t>
            </w:r>
            <w:r w:rsidR="003B2E34" w:rsidRPr="00BB1A62">
              <w:rPr>
                <w:i/>
                <w:iCs/>
                <w:color w:val="FF0000"/>
                <w:sz w:val="20"/>
                <w:szCs w:val="20"/>
              </w:rPr>
              <w:t xml:space="preserve">al for </w:t>
            </w:r>
          </w:p>
          <w:p w14:paraId="249E0257" w14:textId="3363404E" w:rsidR="003B2E34" w:rsidRPr="00185942" w:rsidRDefault="00141682" w:rsidP="007C5CF4">
            <w:pPr>
              <w:spacing w:after="0" w:line="240" w:lineRule="auto"/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</w:pPr>
            <w:r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 xml:space="preserve">Avtalt </w:t>
            </w:r>
            <w:r w:rsidR="003B2E34" w:rsidRPr="0018594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BIM</w:t>
            </w:r>
            <w:r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-</w:t>
            </w:r>
            <w:r w:rsidR="003B2E34" w:rsidRPr="00185942">
              <w:rPr>
                <w:rFonts w:asciiTheme="majorHAnsi" w:eastAsiaTheme="majorEastAsia" w:hAnsiTheme="majorHAnsi" w:cstheme="majorBidi"/>
                <w:b/>
                <w:spacing w:val="-10"/>
                <w:kern w:val="28"/>
                <w:sz w:val="20"/>
                <w:szCs w:val="20"/>
              </w:rPr>
              <w:t>gjennomføringsplan</w:t>
            </w:r>
          </w:p>
          <w:p w14:paraId="203CF659" w14:textId="77777777" w:rsidR="00876265" w:rsidRPr="00185942" w:rsidRDefault="00876265" w:rsidP="00DE4519">
            <w:pPr>
              <w:pStyle w:val="Undertittel"/>
            </w:pPr>
          </w:p>
          <w:p w14:paraId="2ECB06D8" w14:textId="77777777" w:rsidR="00876265" w:rsidRPr="00185942" w:rsidRDefault="00876265" w:rsidP="00DE4519"/>
          <w:p w14:paraId="3DD2548D" w14:textId="77777777" w:rsidR="00876265" w:rsidRPr="00185942" w:rsidRDefault="00876265" w:rsidP="00DE4519">
            <w:pPr>
              <w:pStyle w:val="Undertittel"/>
            </w:pPr>
          </w:p>
          <w:p w14:paraId="49027505" w14:textId="77777777" w:rsidR="00876265" w:rsidRPr="00185942" w:rsidRDefault="00876265" w:rsidP="00DE4519">
            <w:pPr>
              <w:pStyle w:val="Undertittel"/>
            </w:pPr>
          </w:p>
          <w:p w14:paraId="7E502BCF" w14:textId="1CC23538" w:rsidR="00876265" w:rsidRPr="00185942" w:rsidRDefault="003B2E34" w:rsidP="00DE4519">
            <w:pPr>
              <w:pStyle w:val="Undertittel"/>
              <w:rPr>
                <w:caps/>
              </w:rPr>
            </w:pPr>
            <w:r w:rsidRPr="00185942">
              <w:rPr>
                <w:caps/>
              </w:rPr>
              <w:t xml:space="preserve">I henhold til </w:t>
            </w:r>
            <w:r w:rsidR="00502B53" w:rsidRPr="00185942">
              <w:rPr>
                <w:caps/>
              </w:rPr>
              <w:t xml:space="preserve"> </w:t>
            </w:r>
            <w:r w:rsidR="00502B53" w:rsidRPr="00185942">
              <w:rPr>
                <w:caps/>
              </w:rPr>
              <w:br/>
              <w:t>NS</w:t>
            </w:r>
            <w:r w:rsidRPr="00185942">
              <w:rPr>
                <w:caps/>
              </w:rPr>
              <w:t>-</w:t>
            </w:r>
            <w:r w:rsidR="00502B53" w:rsidRPr="00185942">
              <w:rPr>
                <w:caps/>
              </w:rPr>
              <w:t>EN ISO 19650</w:t>
            </w:r>
            <w:r w:rsidRPr="00185942">
              <w:rPr>
                <w:caps/>
              </w:rPr>
              <w:t>-2</w:t>
            </w:r>
          </w:p>
          <w:p w14:paraId="64ADB316" w14:textId="47F18C66" w:rsidR="00876265" w:rsidRPr="006B5271" w:rsidRDefault="00642360" w:rsidP="00DE4519">
            <w:pPr>
              <w:rPr>
                <w:color w:val="FFFFFF" w:themeColor="background1"/>
                <w:sz w:val="20"/>
                <w:szCs w:val="20"/>
                <w:lang w:val="en-US"/>
              </w:rPr>
            </w:pPr>
            <w:r w:rsidRPr="006B5271">
              <w:rPr>
                <w:caps/>
                <w:sz w:val="24"/>
                <w:szCs w:val="24"/>
                <w:lang w:val="en-US"/>
              </w:rPr>
              <w:t>BIM EXECUTION PLAN</w:t>
            </w:r>
            <w:r w:rsidR="003B2E34" w:rsidRPr="006B5271">
              <w:rPr>
                <w:caps/>
                <w:sz w:val="24"/>
                <w:szCs w:val="24"/>
                <w:lang w:val="en-US"/>
              </w:rPr>
              <w:t xml:space="preserve"> (BEP)</w:t>
            </w:r>
          </w:p>
        </w:tc>
        <w:tc>
          <w:tcPr>
            <w:tcW w:w="2693" w:type="dxa"/>
            <w:tcBorders>
              <w:left w:val="single" w:sz="24" w:space="0" w:color="auto"/>
            </w:tcBorders>
            <w:shd w:val="clear" w:color="auto" w:fill="000000" w:themeFill="text2"/>
            <w:vAlign w:val="center"/>
          </w:tcPr>
          <w:p w14:paraId="76BC3BD0" w14:textId="77777777" w:rsidR="00876265" w:rsidRPr="00185942" w:rsidRDefault="00876265" w:rsidP="00DE4519">
            <w:pPr>
              <w:spacing w:after="160" w:line="259" w:lineRule="auto"/>
              <w:jc w:val="center"/>
              <w:rPr>
                <w:color w:val="FFFFFF" w:themeColor="background1"/>
              </w:rPr>
            </w:pPr>
            <w:r>
              <w:rPr>
                <w:noProof/>
              </w:rPr>
              <w:drawing>
                <wp:inline distT="0" distB="0" distL="0" distR="0" wp14:anchorId="0D260AC5" wp14:editId="16E7BED1">
                  <wp:extent cx="932495" cy="186538"/>
                  <wp:effectExtent l="0" t="0" r="1270" b="4445"/>
                  <wp:docPr id="32" name="Bilde 32" descr="Y:\Statsbygg\Rapport lang\statsbygg-ne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e 32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2495" cy="186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6265" w:rsidRPr="00185942" w14:paraId="4D53B12C" w14:textId="77777777" w:rsidTr="346C4990">
        <w:tc>
          <w:tcPr>
            <w:tcW w:w="4790" w:type="dxa"/>
            <w:vMerge/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3F9ABB65" w14:textId="77777777" w:rsidR="00876265" w:rsidRPr="00185942" w:rsidRDefault="00876265" w:rsidP="00DE4519"/>
        </w:tc>
        <w:tc>
          <w:tcPr>
            <w:tcW w:w="2693" w:type="dxa"/>
            <w:tcBorders>
              <w:left w:val="single" w:sz="24" w:space="0" w:color="auto"/>
            </w:tcBorders>
            <w:tcMar>
              <w:top w:w="170" w:type="dxa"/>
              <w:left w:w="454" w:type="dxa"/>
              <w:bottom w:w="454" w:type="dxa"/>
              <w:right w:w="454" w:type="dxa"/>
            </w:tcMar>
          </w:tcPr>
          <w:p w14:paraId="2E13EC0E" w14:textId="77777777" w:rsidR="00876265" w:rsidRPr="00185942" w:rsidRDefault="00876265" w:rsidP="00DE4519">
            <w:pPr>
              <w:spacing w:after="160" w:line="259" w:lineRule="auto"/>
            </w:pPr>
          </w:p>
        </w:tc>
      </w:tr>
    </w:tbl>
    <w:p w14:paraId="1EC0C7E4" w14:textId="77777777" w:rsidR="00F6341E" w:rsidRPr="00185942" w:rsidRDefault="00DE4519">
      <w:pPr>
        <w:spacing w:after="160" w:line="259" w:lineRule="auto"/>
      </w:pPr>
      <w:r w:rsidRPr="00185942">
        <w:br w:type="textWrapping" w:clear="all"/>
      </w:r>
    </w:p>
    <w:p w14:paraId="64C146AD" w14:textId="77777777" w:rsidR="00F6341E" w:rsidRPr="00185942" w:rsidRDefault="00F6341E">
      <w:pPr>
        <w:spacing w:after="160" w:line="259" w:lineRule="auto"/>
      </w:pPr>
    </w:p>
    <w:p w14:paraId="1A1708CB" w14:textId="77777777" w:rsidR="006C3608" w:rsidRDefault="006C3608" w:rsidP="00F6341E">
      <w:pPr>
        <w:spacing w:after="160" w:line="259" w:lineRule="auto"/>
      </w:pPr>
    </w:p>
    <w:p w14:paraId="55B0035E" w14:textId="77777777" w:rsidR="006C3608" w:rsidRDefault="006C3608" w:rsidP="00F6341E">
      <w:pPr>
        <w:spacing w:after="160" w:line="259" w:lineRule="auto"/>
      </w:pPr>
    </w:p>
    <w:p w14:paraId="742A3B80" w14:textId="534829E9" w:rsidR="00FF543B" w:rsidRPr="00185942" w:rsidRDefault="006C3608" w:rsidP="00FF543B">
      <w:r w:rsidRPr="00C27061">
        <w:t xml:space="preserve">Utfylles av </w:t>
      </w:r>
      <w:r w:rsidR="00FB29A5" w:rsidRPr="00C27061">
        <w:t>ledende leverandør</w:t>
      </w:r>
      <w:r w:rsidR="00FB36D2">
        <w:t xml:space="preserve"> som vedlegg til avtale</w:t>
      </w:r>
      <w:r w:rsidR="00EE282E">
        <w:t xml:space="preserve">, som beskrivelse av hvordan det skal leveres på </w:t>
      </w:r>
      <w:r w:rsidR="00FF543B" w:rsidRPr="00185942">
        <w:t>BIM-kravdokument</w:t>
      </w:r>
      <w:r w:rsidR="00FF543B">
        <w:t xml:space="preserve"> – Del 2, etter avtale med bestiller. </w:t>
      </w:r>
    </w:p>
    <w:p w14:paraId="5C7E203D" w14:textId="1339819B" w:rsidR="006C3608" w:rsidRPr="00C27061" w:rsidRDefault="006C3608" w:rsidP="006C3608">
      <w:pPr>
        <w:spacing w:after="160" w:line="259" w:lineRule="auto"/>
      </w:pPr>
    </w:p>
    <w:tbl>
      <w:tblPr>
        <w:tblStyle w:val="Tabellrutenett"/>
        <w:tblW w:w="16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  <w:gridCol w:w="6939"/>
      </w:tblGrid>
      <w:tr w:rsidR="00DB0649" w:rsidRPr="005B1B2E" w14:paraId="782AE438" w14:textId="77777777" w:rsidTr="00DB0649">
        <w:tc>
          <w:tcPr>
            <w:tcW w:w="2689" w:type="dxa"/>
            <w:hideMark/>
          </w:tcPr>
          <w:p w14:paraId="6DA7A976" w14:textId="77777777" w:rsidR="00DB0649" w:rsidRPr="005B1B2E" w:rsidRDefault="00DB0649" w:rsidP="00DB0649">
            <w:pPr>
              <w:rPr>
                <w:rFonts w:cstheme="minorHAnsi"/>
                <w:sz w:val="28"/>
                <w:szCs w:val="28"/>
              </w:rPr>
            </w:pPr>
            <w:r w:rsidRPr="005B1B2E">
              <w:rPr>
                <w:rFonts w:cstheme="minorHAnsi"/>
                <w:sz w:val="28"/>
                <w:szCs w:val="28"/>
              </w:rPr>
              <w:t>Prosjektnavn</w:t>
            </w:r>
          </w:p>
        </w:tc>
        <w:tc>
          <w:tcPr>
            <w:tcW w:w="6939" w:type="dxa"/>
          </w:tcPr>
          <w:p w14:paraId="7A40C5A3" w14:textId="4AB908B3" w:rsidR="00DB0649" w:rsidRPr="005B1B2E" w:rsidRDefault="00DB0649" w:rsidP="00DB0649">
            <w:pPr>
              <w:rPr>
                <w:sz w:val="28"/>
                <w:szCs w:val="28"/>
              </w:rPr>
            </w:pPr>
            <w:r w:rsidRPr="00830268">
              <w:rPr>
                <w:sz w:val="28"/>
                <w:szCs w:val="28"/>
              </w:rPr>
              <w:t>Toll</w:t>
            </w:r>
            <w:r w:rsidR="005C0143">
              <w:rPr>
                <w:sz w:val="28"/>
                <w:szCs w:val="28"/>
              </w:rPr>
              <w:t>etaten, kontrollstasjon Neiden</w:t>
            </w:r>
          </w:p>
        </w:tc>
        <w:tc>
          <w:tcPr>
            <w:tcW w:w="6939" w:type="dxa"/>
          </w:tcPr>
          <w:p w14:paraId="541D03E2" w14:textId="07AFB1B3" w:rsidR="00DB0649" w:rsidRPr="005B1B2E" w:rsidRDefault="00DB0649" w:rsidP="00DB0649">
            <w:pPr>
              <w:rPr>
                <w:sz w:val="28"/>
                <w:szCs w:val="28"/>
              </w:rPr>
            </w:pPr>
          </w:p>
        </w:tc>
      </w:tr>
      <w:tr w:rsidR="00DB0649" w:rsidRPr="005B1B2E" w14:paraId="260147A3" w14:textId="77777777" w:rsidTr="00DB0649">
        <w:tc>
          <w:tcPr>
            <w:tcW w:w="2689" w:type="dxa"/>
            <w:hideMark/>
          </w:tcPr>
          <w:p w14:paraId="2082207F" w14:textId="77777777" w:rsidR="00DB0649" w:rsidRPr="005B1B2E" w:rsidRDefault="00DB0649" w:rsidP="00DB0649">
            <w:pPr>
              <w:rPr>
                <w:rFonts w:cstheme="minorHAnsi"/>
                <w:sz w:val="28"/>
                <w:szCs w:val="28"/>
              </w:rPr>
            </w:pPr>
            <w:r w:rsidRPr="005B1B2E">
              <w:rPr>
                <w:rFonts w:cstheme="minorHAnsi"/>
                <w:sz w:val="28"/>
                <w:szCs w:val="28"/>
              </w:rPr>
              <w:t>Prosjektnummer</w:t>
            </w:r>
          </w:p>
        </w:tc>
        <w:tc>
          <w:tcPr>
            <w:tcW w:w="6939" w:type="dxa"/>
          </w:tcPr>
          <w:p w14:paraId="7104A8A3" w14:textId="10CD0907" w:rsidR="00DB0649" w:rsidRPr="005B1B2E" w:rsidRDefault="00DB0649" w:rsidP="00DB0649">
            <w:pPr>
              <w:rPr>
                <w:sz w:val="28"/>
                <w:szCs w:val="28"/>
              </w:rPr>
            </w:pPr>
            <w:r w:rsidRPr="00830268">
              <w:rPr>
                <w:sz w:val="28"/>
                <w:szCs w:val="28"/>
              </w:rPr>
              <w:t>12</w:t>
            </w:r>
            <w:r w:rsidR="005C0143">
              <w:rPr>
                <w:sz w:val="28"/>
                <w:szCs w:val="28"/>
              </w:rPr>
              <w:t>24201</w:t>
            </w:r>
          </w:p>
        </w:tc>
        <w:tc>
          <w:tcPr>
            <w:tcW w:w="6939" w:type="dxa"/>
          </w:tcPr>
          <w:p w14:paraId="3B256E32" w14:textId="5BDE0F7A" w:rsidR="00DB0649" w:rsidRPr="005B1B2E" w:rsidRDefault="00DB0649" w:rsidP="00DB0649">
            <w:pPr>
              <w:rPr>
                <w:sz w:val="28"/>
                <w:szCs w:val="28"/>
              </w:rPr>
            </w:pPr>
          </w:p>
        </w:tc>
      </w:tr>
      <w:tr w:rsidR="00DB0649" w:rsidRPr="005B1B2E" w14:paraId="1ECFE46B" w14:textId="77777777" w:rsidTr="00DB0649">
        <w:tc>
          <w:tcPr>
            <w:tcW w:w="2689" w:type="dxa"/>
          </w:tcPr>
          <w:p w14:paraId="78E74696" w14:textId="169FEEB3" w:rsidR="00DB0649" w:rsidRPr="005B1B2E" w:rsidRDefault="00DB0649" w:rsidP="00DB064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Dato </w:t>
            </w:r>
          </w:p>
        </w:tc>
        <w:tc>
          <w:tcPr>
            <w:tcW w:w="6939" w:type="dxa"/>
          </w:tcPr>
          <w:p w14:paraId="669D23E3" w14:textId="72E3D349" w:rsidR="00DB0649" w:rsidRPr="005B1B2E" w:rsidRDefault="00602061" w:rsidP="00DB0649">
            <w:pPr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XX</w:t>
            </w:r>
            <w:r w:rsidR="00DB0649" w:rsidRPr="00602061">
              <w:rPr>
                <w:color w:val="EE0000"/>
                <w:sz w:val="28"/>
                <w:szCs w:val="28"/>
              </w:rPr>
              <w:t>.</w:t>
            </w:r>
            <w:r w:rsidRPr="00602061">
              <w:rPr>
                <w:color w:val="EE0000"/>
                <w:sz w:val="28"/>
                <w:szCs w:val="28"/>
              </w:rPr>
              <w:t>XX</w:t>
            </w:r>
            <w:r w:rsidR="005C0143" w:rsidRPr="005C0143">
              <w:rPr>
                <w:sz w:val="28"/>
                <w:szCs w:val="28"/>
              </w:rPr>
              <w:t>.</w:t>
            </w:r>
            <w:r w:rsidR="00DB0649" w:rsidRPr="005C0143">
              <w:rPr>
                <w:sz w:val="28"/>
                <w:szCs w:val="28"/>
              </w:rPr>
              <w:t>202</w:t>
            </w:r>
            <w:r w:rsidR="005C0143" w:rsidRPr="005C0143">
              <w:rPr>
                <w:sz w:val="28"/>
                <w:szCs w:val="28"/>
              </w:rPr>
              <w:t>6</w:t>
            </w:r>
          </w:p>
        </w:tc>
        <w:tc>
          <w:tcPr>
            <w:tcW w:w="6939" w:type="dxa"/>
          </w:tcPr>
          <w:p w14:paraId="5B8BD74F" w14:textId="561E61DC" w:rsidR="00DB0649" w:rsidRPr="005B1B2E" w:rsidRDefault="00DB0649" w:rsidP="00DB0649">
            <w:pPr>
              <w:rPr>
                <w:sz w:val="28"/>
                <w:szCs w:val="28"/>
              </w:rPr>
            </w:pPr>
          </w:p>
        </w:tc>
      </w:tr>
      <w:tr w:rsidR="00DB0649" w:rsidRPr="005B1B2E" w14:paraId="671FF520" w14:textId="77777777" w:rsidTr="00DB0649">
        <w:tc>
          <w:tcPr>
            <w:tcW w:w="2689" w:type="dxa"/>
          </w:tcPr>
          <w:p w14:paraId="11F66E84" w14:textId="07E89A04" w:rsidR="00DB0649" w:rsidRDefault="00DB0649" w:rsidP="00DB0649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Revisjonsnummer</w:t>
            </w:r>
          </w:p>
        </w:tc>
        <w:tc>
          <w:tcPr>
            <w:tcW w:w="6939" w:type="dxa"/>
          </w:tcPr>
          <w:p w14:paraId="668B0EF4" w14:textId="53F5A2FD" w:rsidR="00DB0649" w:rsidRPr="005B1B2E" w:rsidRDefault="008B4C5C" w:rsidP="00DB0649">
            <w:pPr>
              <w:rPr>
                <w:sz w:val="28"/>
                <w:szCs w:val="28"/>
              </w:rPr>
            </w:pPr>
            <w:r w:rsidRPr="008B4C5C">
              <w:rPr>
                <w:i/>
                <w:iCs/>
                <w:color w:val="FF0000"/>
                <w:sz w:val="28"/>
                <w:szCs w:val="28"/>
              </w:rPr>
              <w:t>xx</w:t>
            </w:r>
          </w:p>
        </w:tc>
        <w:tc>
          <w:tcPr>
            <w:tcW w:w="6939" w:type="dxa"/>
          </w:tcPr>
          <w:p w14:paraId="35FA8729" w14:textId="7B903696" w:rsidR="00DB0649" w:rsidRPr="005B1B2E" w:rsidRDefault="00DB0649" w:rsidP="00DB0649">
            <w:pPr>
              <w:rPr>
                <w:sz w:val="28"/>
                <w:szCs w:val="28"/>
              </w:rPr>
            </w:pPr>
          </w:p>
        </w:tc>
      </w:tr>
    </w:tbl>
    <w:p w14:paraId="4000B642" w14:textId="00B9098C" w:rsidR="00F6341E" w:rsidRPr="00185942" w:rsidRDefault="00DE4519" w:rsidP="00F6341E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rPr>
          <w:noProof/>
          <w:lang w:eastAsia="nb-NO"/>
        </w:rPr>
        <w:drawing>
          <wp:anchor distT="0" distB="0" distL="114300" distR="114300" simplePos="0" relativeHeight="251658240" behindDoc="1" locked="0" layoutInCell="1" allowOverlap="1" wp14:anchorId="1B7FCDA7" wp14:editId="62476EF7">
            <wp:simplePos x="0" y="0"/>
            <wp:positionH relativeFrom="page">
              <wp:posOffset>5832475</wp:posOffset>
            </wp:positionH>
            <wp:positionV relativeFrom="page">
              <wp:posOffset>9902803</wp:posOffset>
            </wp:positionV>
            <wp:extent cx="990000" cy="320400"/>
            <wp:effectExtent l="0" t="0" r="635" b="3810"/>
            <wp:wrapNone/>
            <wp:docPr id="7" name="Bilde 7" descr="Y:\Statsbygg\byggmedme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:\Statsbygg\byggmedmenin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000" cy="32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CE6" w:rsidRPr="00185942">
        <w:br w:type="page"/>
      </w:r>
    </w:p>
    <w:sdt>
      <w:sdtPr>
        <w:rPr>
          <w:rFonts w:asciiTheme="minorHAnsi" w:eastAsiaTheme="minorHAnsi" w:hAnsiTheme="minorHAnsi" w:cstheme="minorBidi"/>
          <w:b w:val="0"/>
          <w:color w:val="auto"/>
          <w:sz w:val="21"/>
          <w:szCs w:val="22"/>
          <w:lang w:eastAsia="en-US"/>
        </w:rPr>
        <w:id w:val="119797114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D454992" w14:textId="77777777" w:rsidR="00621A50" w:rsidRPr="00185942" w:rsidRDefault="00621A50" w:rsidP="00621A50">
          <w:pPr>
            <w:pStyle w:val="Overskriftforinnholdsfortegnelse"/>
          </w:pPr>
          <w:r w:rsidRPr="00185942">
            <w:t>Innhold</w:t>
          </w:r>
        </w:p>
        <w:p w14:paraId="541A0491" w14:textId="6932E046" w:rsidR="00E9136A" w:rsidRDefault="00621A50">
          <w:pPr>
            <w:pStyle w:val="INNH2"/>
            <w:tabs>
              <w:tab w:val="left" w:pos="660"/>
              <w:tab w:val="right" w:pos="9628"/>
            </w:tabs>
            <w:rPr>
              <w:rFonts w:cstheme="minorBidi"/>
              <w:noProof/>
            </w:rPr>
          </w:pPr>
          <w:r w:rsidRPr="00185942">
            <w:fldChar w:fldCharType="begin"/>
          </w:r>
          <w:r w:rsidRPr="00185942">
            <w:instrText xml:space="preserve"> TOC \o "1-3" \h \z \u </w:instrText>
          </w:r>
          <w:r w:rsidRPr="00185942">
            <w:fldChar w:fldCharType="separate"/>
          </w:r>
          <w:hyperlink w:anchor="_Toc80602234" w:history="1">
            <w:r w:rsidR="00E9136A" w:rsidRPr="00367479">
              <w:rPr>
                <w:rStyle w:val="Hyperkobling"/>
                <w:rFonts w:ascii="Arial" w:hAnsi="Arial" w:cs="Arial"/>
                <w:noProof/>
              </w:rPr>
              <w:t>1.</w:t>
            </w:r>
            <w:r w:rsidR="00E9136A">
              <w:rPr>
                <w:rFonts w:cstheme="minorBidi"/>
                <w:noProof/>
              </w:rPr>
              <w:tab/>
            </w:r>
            <w:r w:rsidR="00E9136A" w:rsidRPr="00367479">
              <w:rPr>
                <w:rStyle w:val="Hyperkobling"/>
                <w:rFonts w:ascii="Arial" w:hAnsi="Arial" w:cs="Arial"/>
                <w:noProof/>
              </w:rPr>
              <w:t>Avtalt BIM-gjennomføringsplan</w:t>
            </w:r>
            <w:r w:rsidR="00E9136A">
              <w:rPr>
                <w:noProof/>
                <w:webHidden/>
              </w:rPr>
              <w:tab/>
            </w:r>
            <w:r w:rsidR="00E9136A">
              <w:rPr>
                <w:noProof/>
                <w:webHidden/>
              </w:rPr>
              <w:fldChar w:fldCharType="begin"/>
            </w:r>
            <w:r w:rsidR="00E9136A">
              <w:rPr>
                <w:noProof/>
                <w:webHidden/>
              </w:rPr>
              <w:instrText xml:space="preserve"> PAGEREF _Toc80602234 \h </w:instrText>
            </w:r>
            <w:r w:rsidR="00E9136A">
              <w:rPr>
                <w:noProof/>
                <w:webHidden/>
              </w:rPr>
            </w:r>
            <w:r w:rsidR="00E9136A">
              <w:rPr>
                <w:noProof/>
                <w:webHidden/>
              </w:rPr>
              <w:fldChar w:fldCharType="separate"/>
            </w:r>
            <w:r w:rsidR="00E9136A">
              <w:rPr>
                <w:noProof/>
                <w:webHidden/>
              </w:rPr>
              <w:t>3</w:t>
            </w:r>
            <w:r w:rsidR="00E9136A">
              <w:rPr>
                <w:noProof/>
                <w:webHidden/>
              </w:rPr>
              <w:fldChar w:fldCharType="end"/>
            </w:r>
          </w:hyperlink>
        </w:p>
        <w:p w14:paraId="052E16E8" w14:textId="19FC8E31" w:rsidR="00E9136A" w:rsidRDefault="00E9136A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80602235" w:history="1">
            <w:r w:rsidRPr="00367479">
              <w:rPr>
                <w:rStyle w:val="Hyperkobling"/>
                <w:rFonts w:ascii="Arial" w:hAnsi="Arial" w:cs="Arial"/>
                <w:noProof/>
              </w:rPr>
              <w:t>1.1.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BIM-kravdokument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3168CB" w14:textId="4E1EE972" w:rsidR="00E9136A" w:rsidRDefault="00E9136A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80602236" w:history="1">
            <w:r w:rsidRPr="00367479">
              <w:rPr>
                <w:rStyle w:val="Hyperkobling"/>
                <w:rFonts w:ascii="Arial" w:hAnsi="Arial" w:cs="Arial"/>
                <w:noProof/>
              </w:rPr>
              <w:t>1.2.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Ansvar for «Avtalt BIM-gjennomføringsplan»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8E1B87" w14:textId="38914AE8" w:rsidR="00E9136A" w:rsidRDefault="00E9136A">
          <w:pPr>
            <w:pStyle w:val="INNH2"/>
            <w:tabs>
              <w:tab w:val="left" w:pos="660"/>
              <w:tab w:val="right" w:pos="9628"/>
            </w:tabs>
            <w:rPr>
              <w:rFonts w:cstheme="minorBidi"/>
              <w:noProof/>
            </w:rPr>
          </w:pPr>
          <w:hyperlink w:anchor="_Toc80602237" w:history="1">
            <w:r w:rsidRPr="00367479">
              <w:rPr>
                <w:rStyle w:val="Hyperkobling"/>
                <w:rFonts w:ascii="Arial" w:hAnsi="Arial" w:cs="Arial"/>
                <w:noProof/>
              </w:rPr>
              <w:t>2.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Mal for prosjektets «Avtalt BIM-gjennomføringsplan» (Avtalt BEP)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C2AD1D" w14:textId="364379C9" w:rsidR="00E9136A" w:rsidRDefault="00E9136A">
          <w:pPr>
            <w:pStyle w:val="INNH2"/>
            <w:tabs>
              <w:tab w:val="left" w:pos="660"/>
              <w:tab w:val="right" w:pos="9628"/>
            </w:tabs>
            <w:rPr>
              <w:rFonts w:cstheme="minorBidi"/>
              <w:noProof/>
            </w:rPr>
          </w:pPr>
          <w:hyperlink w:anchor="_Toc80602238" w:history="1">
            <w:r w:rsidRPr="00367479">
              <w:rPr>
                <w:rStyle w:val="Hyperkobling"/>
                <w:rFonts w:ascii="Arial" w:hAnsi="Arial" w:cs="Arial"/>
                <w:noProof/>
              </w:rPr>
              <w:t>3.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Overordnet informasjon om prosjekt og modeller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7E550" w14:textId="5E212037" w:rsidR="00E9136A" w:rsidRDefault="00E9136A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80602239" w:history="1">
            <w:r w:rsidRPr="00367479">
              <w:rPr>
                <w:rStyle w:val="Hyperkobling"/>
                <w:rFonts w:ascii="Arial" w:hAnsi="Arial" w:cs="Arial"/>
                <w:noProof/>
              </w:rPr>
              <w:t>3.1.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Aksenett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4F53F" w14:textId="2645D469" w:rsidR="00E9136A" w:rsidRDefault="00E9136A">
          <w:pPr>
            <w:pStyle w:val="INNH2"/>
            <w:tabs>
              <w:tab w:val="left" w:pos="660"/>
              <w:tab w:val="right" w:pos="9628"/>
            </w:tabs>
            <w:rPr>
              <w:rFonts w:cstheme="minorBidi"/>
              <w:noProof/>
            </w:rPr>
          </w:pPr>
          <w:hyperlink w:anchor="_Toc80602240" w:history="1">
            <w:r w:rsidRPr="00367479">
              <w:rPr>
                <w:rStyle w:val="Hyperkobling"/>
                <w:rFonts w:ascii="Arial" w:hAnsi="Arial" w:cs="Arial"/>
                <w:noProof/>
              </w:rPr>
              <w:t>4.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Samhandling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613ACC" w14:textId="3B70E725" w:rsidR="00E9136A" w:rsidRDefault="00E9136A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80602241" w:history="1">
            <w:r w:rsidRPr="00367479">
              <w:rPr>
                <w:rStyle w:val="Hyperkobling"/>
                <w:rFonts w:ascii="Arial" w:hAnsi="Arial" w:cs="Arial"/>
                <w:noProof/>
              </w:rPr>
              <w:t>4.1.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Eksportoppsett til IFC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194D79" w14:textId="1886ED1D" w:rsidR="00E9136A" w:rsidRDefault="00E9136A">
          <w:pPr>
            <w:pStyle w:val="INNH2"/>
            <w:tabs>
              <w:tab w:val="left" w:pos="880"/>
              <w:tab w:val="right" w:pos="9628"/>
            </w:tabs>
            <w:rPr>
              <w:rFonts w:cstheme="minorBidi"/>
              <w:noProof/>
            </w:rPr>
          </w:pPr>
          <w:hyperlink w:anchor="_Toc80602242" w:history="1">
            <w:r w:rsidRPr="00367479">
              <w:rPr>
                <w:rStyle w:val="Hyperkobling"/>
                <w:rFonts w:ascii="Arial" w:hAnsi="Arial" w:cs="Arial"/>
                <w:noProof/>
              </w:rPr>
              <w:t>4.2.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Samhandlingsplattform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BDD8A0" w14:textId="02A2F03E" w:rsidR="00E9136A" w:rsidRDefault="00E9136A">
          <w:pPr>
            <w:pStyle w:val="INNH2"/>
            <w:tabs>
              <w:tab w:val="left" w:pos="660"/>
              <w:tab w:val="right" w:pos="9628"/>
            </w:tabs>
            <w:rPr>
              <w:rFonts w:cstheme="minorBidi"/>
              <w:noProof/>
            </w:rPr>
          </w:pPr>
          <w:hyperlink w:anchor="_Toc80602243" w:history="1">
            <w:r w:rsidRPr="00367479">
              <w:rPr>
                <w:rStyle w:val="Hyperkobling"/>
                <w:rFonts w:ascii="Arial" w:hAnsi="Arial" w:cs="Arial"/>
                <w:noProof/>
              </w:rPr>
              <w:t>5.</w:t>
            </w:r>
            <w:r>
              <w:rPr>
                <w:rFonts w:cstheme="minorBidi"/>
                <w:noProof/>
              </w:rPr>
              <w:tab/>
            </w:r>
            <w:r w:rsidRPr="00367479">
              <w:rPr>
                <w:rStyle w:val="Hyperkobling"/>
                <w:rFonts w:ascii="Arial" w:hAnsi="Arial" w:cs="Arial"/>
                <w:noProof/>
              </w:rPr>
              <w:t>Omforente tillegg til eller endringer i BIM-kravdokument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_Toc80602243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B41F86" w14:textId="142C46CC" w:rsidR="00621A50" w:rsidRPr="00185942" w:rsidRDefault="00621A50" w:rsidP="00621A50">
          <w:r w:rsidRPr="00185942">
            <w:rPr>
              <w:rFonts w:eastAsiaTheme="minorEastAsia" w:cs="Times New Roman"/>
              <w:sz w:val="22"/>
              <w:lang w:eastAsia="nb-NO"/>
            </w:rPr>
            <w:fldChar w:fldCharType="end"/>
          </w:r>
        </w:p>
      </w:sdtContent>
    </w:sdt>
    <w:p w14:paraId="2168D325" w14:textId="0C378FB7" w:rsidR="00DE4519" w:rsidRPr="00185942" w:rsidRDefault="00DE4519" w:rsidP="00621A50">
      <w:pPr>
        <w:pStyle w:val="INNH3"/>
      </w:pPr>
    </w:p>
    <w:p w14:paraId="736A2BA6" w14:textId="77777777" w:rsidR="00A26A94" w:rsidRDefault="00A26A94">
      <w:pPr>
        <w:spacing w:after="160" w:line="259" w:lineRule="auto"/>
      </w:pPr>
    </w:p>
    <w:p w14:paraId="286C1BF2" w14:textId="54A35083" w:rsidR="00A26A94" w:rsidRPr="00DA6791" w:rsidRDefault="00A26A94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1"/>
          <w:sz w:val="30"/>
          <w:szCs w:val="32"/>
          <w:lang w:eastAsia="nb-NO"/>
        </w:rPr>
      </w:pPr>
      <w:r w:rsidRPr="00DA6791">
        <w:rPr>
          <w:rFonts w:asciiTheme="majorHAnsi" w:eastAsiaTheme="majorEastAsia" w:hAnsiTheme="majorHAnsi" w:cstheme="majorBidi"/>
          <w:b/>
          <w:color w:val="000000" w:themeColor="text1"/>
          <w:sz w:val="30"/>
          <w:szCs w:val="32"/>
          <w:lang w:eastAsia="nb-NO"/>
        </w:rPr>
        <w:t>Tegnforklaring</w:t>
      </w:r>
    </w:p>
    <w:p w14:paraId="64BE6820" w14:textId="6D182B1F" w:rsidR="00A26A94" w:rsidRDefault="00A26A94">
      <w:pPr>
        <w:spacing w:after="160" w:line="259" w:lineRule="auto"/>
      </w:pPr>
      <w:r>
        <w:t>Svart tekst: Skal stå</w:t>
      </w:r>
      <w:r w:rsidR="007F3AF1">
        <w:t xml:space="preserve"> og er del av BIM-kravdokumentet. </w:t>
      </w:r>
    </w:p>
    <w:p w14:paraId="533B3C5F" w14:textId="6EB1F1CD" w:rsidR="007F3AF1" w:rsidRPr="001E16F9" w:rsidRDefault="007F3AF1">
      <w:pPr>
        <w:spacing w:after="160" w:line="259" w:lineRule="auto"/>
        <w:rPr>
          <w:color w:val="FF0000"/>
        </w:rPr>
      </w:pPr>
      <w:r w:rsidRPr="001E16F9">
        <w:rPr>
          <w:color w:val="FF0000"/>
        </w:rPr>
        <w:t xml:space="preserve">Rød tekst: Skal </w:t>
      </w:r>
      <w:r w:rsidR="005722F8" w:rsidRPr="001E16F9">
        <w:rPr>
          <w:color w:val="FF0000"/>
        </w:rPr>
        <w:t>endres/</w:t>
      </w:r>
      <w:r w:rsidRPr="001E16F9">
        <w:rPr>
          <w:color w:val="FF0000"/>
        </w:rPr>
        <w:t>utfylles</w:t>
      </w:r>
      <w:r w:rsidR="005722F8" w:rsidRPr="001E16F9">
        <w:rPr>
          <w:color w:val="FF0000"/>
        </w:rPr>
        <w:t xml:space="preserve"> av prosjektet og gjøres til svart tekst i BIM-kravdokumentet. </w:t>
      </w:r>
    </w:p>
    <w:p w14:paraId="070A1AD7" w14:textId="16DF36F0" w:rsidR="005722F8" w:rsidRPr="001E16F9" w:rsidRDefault="005722F8">
      <w:pPr>
        <w:spacing w:after="160" w:line="259" w:lineRule="auto"/>
        <w:rPr>
          <w:i/>
          <w:iCs/>
          <w:color w:val="FF0000"/>
        </w:rPr>
      </w:pPr>
      <w:r w:rsidRPr="001E16F9">
        <w:rPr>
          <w:i/>
          <w:iCs/>
          <w:color w:val="FF0000"/>
        </w:rPr>
        <w:t>Rød tekst i kursiv: Forklarende tekst</w:t>
      </w:r>
      <w:r w:rsidR="001E16F9" w:rsidRPr="001E16F9">
        <w:rPr>
          <w:i/>
          <w:iCs/>
          <w:color w:val="FF0000"/>
        </w:rPr>
        <w:t xml:space="preserve">. Slettes, skal ikke være del av BIM-kravdokumentet. </w:t>
      </w:r>
    </w:p>
    <w:p w14:paraId="35215720" w14:textId="4B196608" w:rsidR="00DE4519" w:rsidRPr="00185942" w:rsidRDefault="00DE4519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30"/>
          <w:szCs w:val="30"/>
        </w:rPr>
      </w:pPr>
      <w:r w:rsidRPr="00185942">
        <w:br w:type="page"/>
      </w:r>
    </w:p>
    <w:p w14:paraId="6A676638" w14:textId="7A680670" w:rsidR="007B0F28" w:rsidRPr="007B0F28" w:rsidRDefault="007B0F28" w:rsidP="007B0F28">
      <w:pPr>
        <w:pStyle w:val="Overskrift2"/>
        <w:numPr>
          <w:ilvl w:val="0"/>
          <w:numId w:val="11"/>
        </w:numPr>
        <w:rPr>
          <w:rFonts w:ascii="Arial" w:hAnsi="Arial" w:cs="Arial"/>
          <w:lang w:val="nb-NO"/>
        </w:rPr>
      </w:pPr>
      <w:bookmarkStart w:id="0" w:name="_Toc80602234"/>
      <w:bookmarkStart w:id="1" w:name="_Toc62659497"/>
      <w:r w:rsidRPr="007B0F28">
        <w:rPr>
          <w:rFonts w:ascii="Arial" w:hAnsi="Arial" w:cs="Arial"/>
          <w:lang w:val="nb-NO"/>
        </w:rPr>
        <w:lastRenderedPageBreak/>
        <w:t>Avtalt BIM-gjennomføringsplan</w:t>
      </w:r>
      <w:bookmarkEnd w:id="0"/>
    </w:p>
    <w:p w14:paraId="3588B6EE" w14:textId="4D630298" w:rsidR="007D3088" w:rsidRDefault="007D3088" w:rsidP="007B0F28">
      <w:pPr>
        <w:pStyle w:val="Overskrift2"/>
        <w:numPr>
          <w:ilvl w:val="1"/>
          <w:numId w:val="11"/>
        </w:numPr>
        <w:ind w:left="426"/>
        <w:rPr>
          <w:rFonts w:ascii="Arial" w:hAnsi="Arial" w:cs="Arial"/>
          <w:lang w:val="nb-NO"/>
        </w:rPr>
      </w:pPr>
      <w:bookmarkStart w:id="2" w:name="_Toc80602235"/>
      <w:r>
        <w:rPr>
          <w:rFonts w:ascii="Arial" w:hAnsi="Arial" w:cs="Arial"/>
          <w:lang w:val="nb-NO"/>
        </w:rPr>
        <w:t>BIM-kravdokument</w:t>
      </w:r>
      <w:bookmarkEnd w:id="2"/>
      <w:r>
        <w:rPr>
          <w:rFonts w:ascii="Arial" w:hAnsi="Arial" w:cs="Arial"/>
          <w:lang w:val="nb-NO"/>
        </w:rPr>
        <w:t xml:space="preserve"> </w:t>
      </w:r>
      <w:bookmarkEnd w:id="1"/>
    </w:p>
    <w:p w14:paraId="76465A7F" w14:textId="6A41FB11" w:rsidR="00D3488A" w:rsidRDefault="00E27AD8" w:rsidP="00042979">
      <w:r>
        <w:t>BIM-kravdokument</w:t>
      </w:r>
      <w:r w:rsidR="00DC4620">
        <w:t xml:space="preserve">et </w:t>
      </w:r>
      <w:r>
        <w:t xml:space="preserve">består av </w:t>
      </w:r>
      <w:r w:rsidR="00592165">
        <w:t>fire</w:t>
      </w:r>
      <w:r>
        <w:t xml:space="preserve"> deler. </w:t>
      </w:r>
      <w:r w:rsidR="00042979">
        <w:t xml:space="preserve">Dette dokumentet </w:t>
      </w:r>
      <w:r w:rsidR="007943C7">
        <w:t xml:space="preserve">er del 4 og </w:t>
      </w:r>
      <w:r w:rsidR="007C0101">
        <w:t xml:space="preserve">beskriver hvordan valgt </w:t>
      </w:r>
      <w:r w:rsidR="00D3488A">
        <w:t xml:space="preserve">leverandørgruppe </w:t>
      </w:r>
      <w:r w:rsidR="0084784B">
        <w:t>skal</w:t>
      </w:r>
      <w:r w:rsidR="00D3488A">
        <w:t xml:space="preserve"> </w:t>
      </w:r>
      <w:r w:rsidR="0084784B">
        <w:t xml:space="preserve">innfri bestillers krav til informasjonsutveksling i prosjekt slik det er avtalt med bestiller. </w:t>
      </w:r>
      <w:r w:rsidR="00C80648">
        <w:t xml:space="preserve">Dokumentet er en bekreftelse og videreutvikling av Del 3 </w:t>
      </w:r>
      <w:r w:rsidR="00837869">
        <w:t>«</w:t>
      </w:r>
      <w:r w:rsidR="00690EB8">
        <w:t>Ledende leverandørs</w:t>
      </w:r>
      <w:r w:rsidR="00C80648">
        <w:t xml:space="preserve"> BIM-gjennomføringsplan</w:t>
      </w:r>
      <w:r w:rsidR="00837869">
        <w:t>»</w:t>
      </w:r>
      <w:r w:rsidR="00C80648">
        <w:t xml:space="preserve">. </w:t>
      </w:r>
      <w:r w:rsidR="00044547">
        <w:t xml:space="preserve">I tillegg dokumenterer </w:t>
      </w:r>
      <w:r w:rsidR="00837869">
        <w:t>«</w:t>
      </w:r>
      <w:r w:rsidR="002F419C">
        <w:t>Avtalt BIM-gjennomføringsplan</w:t>
      </w:r>
      <w:r w:rsidR="00837869">
        <w:t>»</w:t>
      </w:r>
      <w:r w:rsidR="002F419C">
        <w:t xml:space="preserve"> </w:t>
      </w:r>
      <w:r w:rsidR="00044547">
        <w:t xml:space="preserve">overordnet informasjon om prosjekt og modeller samt endringer i eller tillegg til avtalt BIM-leveranse. </w:t>
      </w:r>
    </w:p>
    <w:p w14:paraId="7958B9CB" w14:textId="77777777" w:rsidR="00332676" w:rsidRDefault="0084441F" w:rsidP="00FE5EB1">
      <w:r>
        <w:t>Øvrige dokumenter i BIM-kravdokument</w:t>
      </w:r>
      <w:r w:rsidR="00332676">
        <w:t xml:space="preserve">: </w:t>
      </w:r>
    </w:p>
    <w:p w14:paraId="2762E161" w14:textId="51C12296" w:rsidR="00FE5EB1" w:rsidRDefault="00FE5EB1" w:rsidP="00FE5EB1">
      <w:r>
        <w:t xml:space="preserve">De overordnede prinsippene og føringer er beskrevet i: </w:t>
      </w:r>
    </w:p>
    <w:p w14:paraId="176D1FEE" w14:textId="77777777" w:rsidR="00FE5EB1" w:rsidRDefault="00FE5EB1" w:rsidP="00FE5EB1">
      <w:pPr>
        <w:pStyle w:val="Listeavsnitt"/>
        <w:numPr>
          <w:ilvl w:val="0"/>
          <w:numId w:val="25"/>
        </w:numPr>
      </w:pPr>
      <w:r>
        <w:t xml:space="preserve">BIM-kravdokument – Del 1 Veiledning. </w:t>
      </w:r>
    </w:p>
    <w:p w14:paraId="506EB132" w14:textId="77777777" w:rsidR="00FE5EB1" w:rsidRDefault="00FE5EB1" w:rsidP="00FE5EB1">
      <w:r>
        <w:t xml:space="preserve">Beskrivelse av bestillers krav til informasjonsutveksling i prosjekt er beskrevet i: </w:t>
      </w:r>
    </w:p>
    <w:p w14:paraId="4190ACCC" w14:textId="2376701F" w:rsidR="00FE5EB1" w:rsidRDefault="00FE5EB1" w:rsidP="00FE5EB1">
      <w:pPr>
        <w:pStyle w:val="Listeavsnitt"/>
        <w:numPr>
          <w:ilvl w:val="0"/>
          <w:numId w:val="25"/>
        </w:numPr>
      </w:pPr>
      <w:r>
        <w:t>BIM-kravdokument – Del 2 Krav til informasjonsutveksling i prosjekt</w:t>
      </w:r>
    </w:p>
    <w:p w14:paraId="54894AEB" w14:textId="5BE496E8" w:rsidR="004F0DCE" w:rsidRDefault="004F0DCE" w:rsidP="007C5CF4">
      <w:r>
        <w:t xml:space="preserve">Beskrivelse av hvordan krav kan innfris er beskrevet i: </w:t>
      </w:r>
    </w:p>
    <w:p w14:paraId="11B814CE" w14:textId="4700B443" w:rsidR="002F636A" w:rsidRDefault="004F0DCE" w:rsidP="004F0DCE">
      <w:pPr>
        <w:pStyle w:val="Listeavsnitt"/>
        <w:numPr>
          <w:ilvl w:val="0"/>
          <w:numId w:val="25"/>
        </w:numPr>
      </w:pPr>
      <w:r>
        <w:t xml:space="preserve">BIM-kravdokument – Del 3 </w:t>
      </w:r>
      <w:r w:rsidR="00690EB8" w:rsidRPr="00690EB8">
        <w:t>Ledende leverandørs</w:t>
      </w:r>
      <w:r w:rsidR="00690EB8">
        <w:t xml:space="preserve"> </w:t>
      </w:r>
      <w:r>
        <w:t>BIM-gjennomføringsplan</w:t>
      </w:r>
    </w:p>
    <w:p w14:paraId="407E5A22" w14:textId="77777777" w:rsidR="00D872A1" w:rsidRDefault="00D872A1" w:rsidP="004C2C02"/>
    <w:p w14:paraId="2DAFCC04" w14:textId="71F1095A" w:rsidR="00D872A1" w:rsidRDefault="00D872A1" w:rsidP="004C2C02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6D50E5C2" wp14:editId="7C173E63">
                <wp:simplePos x="0" y="0"/>
                <wp:positionH relativeFrom="margin">
                  <wp:posOffset>683619</wp:posOffset>
                </wp:positionH>
                <wp:positionV relativeFrom="paragraph">
                  <wp:posOffset>3286</wp:posOffset>
                </wp:positionV>
                <wp:extent cx="4775200" cy="1398905"/>
                <wp:effectExtent l="0" t="0" r="25400" b="10795"/>
                <wp:wrapNone/>
                <wp:docPr id="4" name="Grup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5200" cy="1398905"/>
                          <a:chOff x="0" y="0"/>
                          <a:chExt cx="4775289" cy="1399429"/>
                        </a:xfrm>
                      </wpg:grpSpPr>
                      <wps:wsp>
                        <wps:cNvPr id="11" name="Rektangel 11"/>
                        <wps:cNvSpPr/>
                        <wps:spPr>
                          <a:xfrm>
                            <a:off x="0" y="0"/>
                            <a:ext cx="4775289" cy="139942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F5BB50" w14:textId="77777777" w:rsidR="004C2C02" w:rsidRDefault="004C2C02" w:rsidP="004C2C02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BIM-kravdokument</w:t>
                              </w:r>
                            </w:p>
                            <w:p w14:paraId="771FA30F" w14:textId="77777777" w:rsidR="004C2C02" w:rsidRDefault="004C2C02" w:rsidP="004C2C02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13BF5CBB" w14:textId="77777777" w:rsidR="004C2C02" w:rsidRDefault="004C2C02" w:rsidP="004C2C02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2F55232A" w14:textId="77777777" w:rsidR="004C2C02" w:rsidRDefault="004C2C02" w:rsidP="004C2C02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  <w:p w14:paraId="7032C2B2" w14:textId="77777777" w:rsidR="004C2C02" w:rsidRDefault="004C2C02" w:rsidP="004C2C02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ktangel 12"/>
                        <wps:cNvSpPr/>
                        <wps:spPr>
                          <a:xfrm>
                            <a:off x="1296062" y="310101"/>
                            <a:ext cx="994410" cy="8697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640898" w14:textId="77777777" w:rsidR="004C2C02" w:rsidRDefault="004C2C02" w:rsidP="004C2C0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2. Krav til informasjons-utveksling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ktangel 13"/>
                        <wps:cNvSpPr/>
                        <wps:spPr>
                          <a:xfrm>
                            <a:off x="3617843" y="310101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AA98A5" w14:textId="77777777" w:rsidR="004C2C02" w:rsidRDefault="004C2C02" w:rsidP="004C2C0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4. Avtalt BIM-gjennom-føringsplan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Rektangel 14"/>
                        <wps:cNvSpPr/>
                        <wps:spPr>
                          <a:xfrm>
                            <a:off x="2456953" y="318052"/>
                            <a:ext cx="994410" cy="8587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21C5C4" w14:textId="77777777" w:rsidR="00EF4056" w:rsidRDefault="00EF4056" w:rsidP="00EF4056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 xml:space="preserve">3. Led. lev. BIM-gjennom-føringsplan </w:t>
                              </w:r>
                            </w:p>
                            <w:p w14:paraId="79AEBB38" w14:textId="2703E981" w:rsidR="004C2C02" w:rsidRDefault="004C2C02" w:rsidP="004C2C02">
                              <w:pPr>
                                <w:shd w:val="clear" w:color="auto" w:fill="FFFFFF" w:themeFill="background1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Rektangel 15"/>
                        <wps:cNvSpPr/>
                        <wps:spPr>
                          <a:xfrm>
                            <a:off x="159026" y="310101"/>
                            <a:ext cx="993913" cy="86347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5145E9" w14:textId="70FA5762" w:rsidR="004C2C02" w:rsidRPr="00434431" w:rsidRDefault="00434431" w:rsidP="00434431">
                              <w:pPr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</w:pPr>
                              <w:r w:rsidRPr="00D708F6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1. Veiledning til bruk maler i BIM-kravdokument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0E5C2" id="Gruppe 4" o:spid="_x0000_s1026" style="position:absolute;margin-left:53.85pt;margin-top:.25pt;width:376pt;height:110.15pt;z-index:251658242;mso-position-horizontal-relative:margin" coordsize="47752,13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">
                <v:rect id="Rektangel 11" o:spid="_x0000_s1027" style="position:absolute;width:47752;height:139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" fillcolor="white [3212]" strokecolor="black [3213]" strokeweight=".5pt">
                  <v:textbox>
                    <w:txbxContent>
                      <w:p w14:paraId="1DF5BB50" w14:textId="77777777" w:rsidR="004C2C02" w:rsidRDefault="004C2C02" w:rsidP="004C2C02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BIM-kravdokument</w:t>
                        </w:r>
                      </w:p>
                      <w:p w14:paraId="771FA30F" w14:textId="77777777" w:rsidR="004C2C02" w:rsidRDefault="004C2C02" w:rsidP="004C2C02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13BF5CBB" w14:textId="77777777" w:rsidR="004C2C02" w:rsidRDefault="004C2C02" w:rsidP="004C2C02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2F55232A" w14:textId="77777777" w:rsidR="004C2C02" w:rsidRDefault="004C2C02" w:rsidP="004C2C02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  <w:p w14:paraId="7032C2B2" w14:textId="77777777" w:rsidR="004C2C02" w:rsidRDefault="004C2C02" w:rsidP="004C2C02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2" o:spid="_x0000_s1028" style="position:absolute;left:12960;top:3101;width:9944;height:86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" fillcolor="white [3212]" strokecolor="black [3213]" strokeweight=".5pt">
                  <v:textbox>
                    <w:txbxContent>
                      <w:p w14:paraId="66640898" w14:textId="77777777" w:rsidR="004C2C02" w:rsidRDefault="004C2C02" w:rsidP="004C2C0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2. Krav til informasjons-utveksling</w:t>
                        </w:r>
                      </w:p>
                    </w:txbxContent>
                  </v:textbox>
                </v:rect>
                <v:rect id="Rektangel 13" o:spid="_x0000_s1029" style="position:absolute;left:36178;top:3101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" fillcolor="white [3212]" strokecolor="black [3213]" strokeweight="3pt">
                  <v:textbox>
                    <w:txbxContent>
                      <w:p w14:paraId="26AA98A5" w14:textId="77777777" w:rsidR="004C2C02" w:rsidRDefault="004C2C02" w:rsidP="004C2C0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4. Avtalt BIM-gjennom-føringsplan </w:t>
                        </w:r>
                      </w:p>
                    </w:txbxContent>
                  </v:textbox>
                </v:rect>
                <v:rect id="Rektangel 14" o:spid="_x0000_s1030" style="position:absolute;left:24569;top:3180;width:9944;height:85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" fillcolor="white [3212]" strokecolor="black [3213]" strokeweight=".5pt">
                  <v:textbox>
                    <w:txbxContent>
                      <w:p w14:paraId="5C21C5C4" w14:textId="77777777" w:rsidR="00EF4056" w:rsidRDefault="00EF4056" w:rsidP="00EF4056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 xml:space="preserve">3. Led. lev. BIM-gjennom-føringsplan </w:t>
                        </w:r>
                      </w:p>
                      <w:p w14:paraId="79AEBB38" w14:textId="2703E981" w:rsidR="004C2C02" w:rsidRDefault="004C2C02" w:rsidP="004C2C02">
                        <w:pPr>
                          <w:shd w:val="clear" w:color="auto" w:fill="FFFFFF" w:themeFill="background1"/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rect>
                <v:rect id="Rektangel 15" o:spid="_x0000_s1031" style="position:absolute;left:1590;top:3101;width:9939;height:86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" fillcolor="white [3212]" strokecolor="black [3213]" strokeweight=".5pt">
                  <v:textbox>
                    <w:txbxContent>
                      <w:p w14:paraId="3F5145E9" w14:textId="70FA5762" w:rsidR="004C2C02" w:rsidRPr="00434431" w:rsidRDefault="00434431" w:rsidP="00434431">
                        <w:pPr>
                          <w:jc w:val="center"/>
                          <w:rPr>
                            <w:color w:val="000000" w:themeColor="text1"/>
                            <w:sz w:val="18"/>
                            <w:szCs w:val="18"/>
                          </w:rPr>
                        </w:pPr>
                        <w:r w:rsidRPr="00D708F6">
                          <w:rPr>
                            <w:color w:val="000000" w:themeColor="text1"/>
                            <w:sz w:val="18"/>
                            <w:szCs w:val="18"/>
                          </w:rPr>
                          <w:t>1. Veiledning til bruk maler i BIM-kravdokument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47BC03EE" w14:textId="4FD94BAF" w:rsidR="00D872A1" w:rsidRDefault="00D872A1" w:rsidP="004C2C02"/>
    <w:p w14:paraId="0E873ABE" w14:textId="4431779A" w:rsidR="00D872A1" w:rsidRDefault="00D872A1" w:rsidP="004C2C02"/>
    <w:p w14:paraId="1850F50C" w14:textId="1352B03F" w:rsidR="00D872A1" w:rsidRDefault="00D872A1" w:rsidP="004C2C02"/>
    <w:p w14:paraId="3FB64CA7" w14:textId="16629A1E" w:rsidR="00D872A1" w:rsidRDefault="00D872A1" w:rsidP="004C2C02"/>
    <w:p w14:paraId="67DED335" w14:textId="0E3A7F41" w:rsidR="00D872A1" w:rsidRDefault="00D872A1" w:rsidP="004C2C02"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FE207C6" wp14:editId="4F1061F4">
                <wp:simplePos x="0" y="0"/>
                <wp:positionH relativeFrom="margin">
                  <wp:posOffset>23854</wp:posOffset>
                </wp:positionH>
                <wp:positionV relativeFrom="paragraph">
                  <wp:posOffset>231251</wp:posOffset>
                </wp:positionV>
                <wp:extent cx="5915660" cy="807720"/>
                <wp:effectExtent l="0" t="0" r="8890" b="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5660" cy="80772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38B3178" w14:textId="13009ABD" w:rsidR="004C2C02" w:rsidRDefault="004C2C02" w:rsidP="004C2C02">
                            <w:pPr>
                              <w:rPr>
                                <w:noProof/>
                              </w:rPr>
                            </w:pPr>
                            <w:r>
                              <w:t xml:space="preserve">Figur </w:t>
                            </w:r>
                            <w:fldSimple w:instr=" SEQ Fig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- BIM-kravdokument består av </w:t>
                            </w:r>
                            <w:r w:rsidR="00CF3145">
                              <w:t>fire</w:t>
                            </w:r>
                            <w:r>
                              <w:t xml:space="preserve"> deler. Del 1 er en veiled</w:t>
                            </w:r>
                            <w:r w:rsidR="00DF0732">
                              <w:t>n</w:t>
                            </w:r>
                            <w:r>
                              <w:t xml:space="preserve">ing til grunnleggende prinsipper og hvordan males i del 2 til 4 skal utfylles. Krav som det skal leveres på i prosjekt utgjøres av del 2 og 4. Del 3 er et midlertidig dokument som kommuniserer </w:t>
                            </w:r>
                            <w:r w:rsidR="00690EB8">
                              <w:t>tilnærming</w:t>
                            </w:r>
                            <w:r>
                              <w:t xml:space="preserve"> fra potensielle ledende leverandører. </w:t>
                            </w:r>
                            <w:r w:rsidR="005A722B">
                              <w:t xml:space="preserve">Del </w:t>
                            </w:r>
                            <w:r w:rsidR="00CF3145">
                              <w:t>4</w:t>
                            </w:r>
                            <w:r w:rsidR="005A722B">
                              <w:t xml:space="preserve"> beskriver </w:t>
                            </w:r>
                            <w:r w:rsidR="00BB3E99">
                              <w:t>a</w:t>
                            </w:r>
                            <w:r w:rsidR="00CF3145">
                              <w:t>vtalt</w:t>
                            </w:r>
                            <w:r w:rsidR="00BB3E99">
                              <w:t xml:space="preserve"> </w:t>
                            </w:r>
                            <w:r w:rsidR="00CF3145">
                              <w:t>BIM-gjennomføringsplan</w:t>
                            </w:r>
                            <w:r w:rsidR="00700E68">
                              <w:t>,</w:t>
                            </w:r>
                            <w:r w:rsidR="00CF3145">
                              <w:t xml:space="preserve"> </w:t>
                            </w:r>
                            <w:r w:rsidR="005A722B">
                              <w:t>overordnet informasjon om prosjekt og modell samt omforente tillegg til eller endinger i BIM-kravdokument etter avtalen er inngått.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E207C6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32" type="#_x0000_t202" style="position:absolute;margin-left:1.9pt;margin-top:18.2pt;width:465.8pt;height:63.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" stroked="f">
                <v:textbox style="mso-fit-shape-to-text:t" inset="0,0,0,0">
                  <w:txbxContent>
                    <w:p w14:paraId="538B3178" w14:textId="13009ABD" w:rsidR="004C2C02" w:rsidRDefault="004C2C02" w:rsidP="004C2C02">
                      <w:pPr>
                        <w:rPr>
                          <w:noProof/>
                        </w:rPr>
                      </w:pPr>
                      <w:r>
                        <w:t xml:space="preserve">Figur </w:t>
                      </w:r>
                      <w:fldSimple w:instr=" SEQ Figur \* ARABIC ">
                        <w:r>
                          <w:rPr>
                            <w:noProof/>
                          </w:rPr>
                          <w:t>1</w:t>
                        </w:r>
                      </w:fldSimple>
                      <w:r>
                        <w:t xml:space="preserve"> - BIM-kravdokument består av </w:t>
                      </w:r>
                      <w:r w:rsidR="00CF3145">
                        <w:t>fire</w:t>
                      </w:r>
                      <w:r>
                        <w:t xml:space="preserve"> deler. Del 1 er en veiled</w:t>
                      </w:r>
                      <w:r w:rsidR="00DF0732">
                        <w:t>n</w:t>
                      </w:r>
                      <w:r>
                        <w:t xml:space="preserve">ing til grunnleggende prinsipper og hvordan males i del 2 til 4 skal utfylles. Krav som det skal leveres på i prosjekt utgjøres av del 2 og 4. Del 3 er et midlertidig dokument som kommuniserer </w:t>
                      </w:r>
                      <w:r w:rsidR="00690EB8">
                        <w:t>tilnærming</w:t>
                      </w:r>
                      <w:r>
                        <w:t xml:space="preserve"> fra potensielle ledende leverandører. </w:t>
                      </w:r>
                      <w:r w:rsidR="005A722B">
                        <w:t xml:space="preserve">Del </w:t>
                      </w:r>
                      <w:r w:rsidR="00CF3145">
                        <w:t>4</w:t>
                      </w:r>
                      <w:r w:rsidR="005A722B">
                        <w:t xml:space="preserve"> beskriver </w:t>
                      </w:r>
                      <w:r w:rsidR="00BB3E99">
                        <w:t>a</w:t>
                      </w:r>
                      <w:r w:rsidR="00CF3145">
                        <w:t>vtalt</w:t>
                      </w:r>
                      <w:r w:rsidR="00BB3E99">
                        <w:t xml:space="preserve"> </w:t>
                      </w:r>
                      <w:r w:rsidR="00CF3145">
                        <w:t>BIM-gjennomføringsplan</w:t>
                      </w:r>
                      <w:r w:rsidR="00700E68">
                        <w:t>,</w:t>
                      </w:r>
                      <w:r w:rsidR="00CF3145">
                        <w:t xml:space="preserve"> </w:t>
                      </w:r>
                      <w:r w:rsidR="005A722B">
                        <w:t>overordnet informasjon om prosjekt og modell samt omforente tillegg til eller endinger i BIM-kravdokument etter avtalen er inngått.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182D30" w14:textId="27E4C3DB" w:rsidR="003A7D0E" w:rsidRDefault="003A7D0E" w:rsidP="004C2C02"/>
    <w:p w14:paraId="3CF1D4A7" w14:textId="76523B0C" w:rsidR="00F357DB" w:rsidRDefault="00F357DB" w:rsidP="00F357DB"/>
    <w:p w14:paraId="3A1CB4DA" w14:textId="166D46BE" w:rsidR="00F357DB" w:rsidRDefault="00F357DB" w:rsidP="00F357DB"/>
    <w:p w14:paraId="58E859C5" w14:textId="025AAD99" w:rsidR="00F357DB" w:rsidRDefault="00F357DB" w:rsidP="00F357DB"/>
    <w:p w14:paraId="65378884" w14:textId="67389888" w:rsidR="00944387" w:rsidRDefault="00944387" w:rsidP="00D872A1">
      <w:pPr>
        <w:pStyle w:val="Overskrift2"/>
        <w:numPr>
          <w:ilvl w:val="1"/>
          <w:numId w:val="11"/>
        </w:numPr>
        <w:ind w:left="426"/>
        <w:rPr>
          <w:rFonts w:ascii="Arial" w:hAnsi="Arial" w:cs="Arial"/>
          <w:lang w:val="nb-NO"/>
        </w:rPr>
      </w:pPr>
      <w:bookmarkStart w:id="3" w:name="_Toc80602236"/>
      <w:r>
        <w:rPr>
          <w:rFonts w:ascii="Arial" w:hAnsi="Arial" w:cs="Arial"/>
          <w:lang w:val="nb-NO"/>
        </w:rPr>
        <w:t xml:space="preserve">Beskrivelse av </w:t>
      </w:r>
      <w:r w:rsidR="00B912F3">
        <w:rPr>
          <w:rFonts w:ascii="Arial" w:hAnsi="Arial" w:cs="Arial"/>
          <w:lang w:val="nb-NO"/>
        </w:rPr>
        <w:t>BIM-</w:t>
      </w:r>
      <w:r>
        <w:rPr>
          <w:rFonts w:ascii="Arial" w:hAnsi="Arial" w:cs="Arial"/>
          <w:lang w:val="nb-NO"/>
        </w:rPr>
        <w:t>krav</w:t>
      </w:r>
    </w:p>
    <w:p w14:paraId="74FEC191" w14:textId="2BA4878E" w:rsidR="00944387" w:rsidRPr="00944387" w:rsidRDefault="00944387" w:rsidP="00944387">
      <w:r>
        <w:t xml:space="preserve">Krav til bruk av BIM og leveranse av modeller i prosjekt er beskrevet av </w:t>
      </w:r>
      <w:r w:rsidR="00CC1C05">
        <w:t xml:space="preserve">«Krav til informasjonsutveksling» og «Avtalt BIM-gjennomføringsplan». </w:t>
      </w:r>
    </w:p>
    <w:p w14:paraId="266EB038" w14:textId="47A6CDF2" w:rsidR="00D872A1" w:rsidRDefault="00D872A1" w:rsidP="00D872A1">
      <w:pPr>
        <w:pStyle w:val="Overskrift2"/>
        <w:numPr>
          <w:ilvl w:val="1"/>
          <w:numId w:val="11"/>
        </w:numPr>
        <w:ind w:left="426"/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t>Ansvar for «Avtalt BIM-gjennomføringsplan»</w:t>
      </w:r>
      <w:bookmarkEnd w:id="3"/>
    </w:p>
    <w:p w14:paraId="76FA2F4E" w14:textId="77777777" w:rsidR="00C0209F" w:rsidRDefault="00C0209F" w:rsidP="00C0209F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Cs w:val="21"/>
        </w:rPr>
        <w:t>Det er ledende leverandørs ansvar å etablere og vedlikeholde BIM-gjennomføringsplan. </w:t>
      </w:r>
      <w:r>
        <w:rPr>
          <w:rStyle w:val="eop"/>
          <w:rFonts w:ascii="Arial" w:hAnsi="Arial" w:cs="Arial"/>
          <w:szCs w:val="21"/>
        </w:rPr>
        <w:t> </w:t>
      </w:r>
    </w:p>
    <w:p w14:paraId="76F5C509" w14:textId="3965B8CC" w:rsidR="00C0209F" w:rsidRDefault="00C0209F" w:rsidP="00C0209F">
      <w:pPr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Cs w:val="21"/>
        </w:rPr>
        <w:t xml:space="preserve">Innholdet i «Avtalt BIM-gjennomføringsplan» skal innfri krav i bestillers «Krav til informasjonsutveksling». </w:t>
      </w:r>
    </w:p>
    <w:p w14:paraId="5EF91BC9" w14:textId="317039CA" w:rsidR="00F357DB" w:rsidRDefault="00C0209F" w:rsidP="00C0209F">
      <w:r w:rsidRPr="00C0209F">
        <w:rPr>
          <w:rStyle w:val="normaltextrun"/>
          <w:rFonts w:ascii="Arial" w:hAnsi="Arial" w:cs="Arial"/>
          <w:szCs w:val="21"/>
        </w:rPr>
        <w:lastRenderedPageBreak/>
        <w:t xml:space="preserve">Bestiller skal akseptere </w:t>
      </w:r>
      <w:r w:rsidR="00242976" w:rsidRPr="00C0209F">
        <w:rPr>
          <w:rStyle w:val="normaltextrun"/>
          <w:rFonts w:ascii="Arial" w:hAnsi="Arial" w:cs="Arial"/>
          <w:szCs w:val="21"/>
        </w:rPr>
        <w:t>«Avtalt BIM-gjennomføringsplan»</w:t>
      </w:r>
      <w:r w:rsidR="00242976" w:rsidRPr="00242976">
        <w:rPr>
          <w:rStyle w:val="normaltextrun"/>
          <w:rFonts w:ascii="Arial" w:hAnsi="Arial" w:cs="Arial"/>
          <w:szCs w:val="21"/>
        </w:rPr>
        <w:t xml:space="preserve"> </w:t>
      </w:r>
      <w:r w:rsidR="00242976" w:rsidRPr="00C0209F">
        <w:rPr>
          <w:rStyle w:val="normaltextrun"/>
          <w:rFonts w:ascii="Arial" w:hAnsi="Arial" w:cs="Arial"/>
          <w:szCs w:val="21"/>
        </w:rPr>
        <w:t>og senere revideringer av</w:t>
      </w:r>
      <w:r w:rsidR="00242976">
        <w:rPr>
          <w:rStyle w:val="normaltextrun"/>
          <w:rFonts w:ascii="Arial" w:hAnsi="Arial" w:cs="Arial"/>
          <w:szCs w:val="21"/>
        </w:rPr>
        <w:t xml:space="preserve"> denne</w:t>
      </w:r>
      <w:r w:rsidR="00242976" w:rsidRPr="00C0209F">
        <w:rPr>
          <w:rStyle w:val="normaltextrun"/>
          <w:rFonts w:ascii="Arial" w:hAnsi="Arial" w:cs="Arial"/>
          <w:szCs w:val="21"/>
        </w:rPr>
        <w:t xml:space="preserve"> før den gjelder i prosjektet.</w:t>
      </w:r>
      <w:r w:rsidRPr="00C0209F">
        <w:rPr>
          <w:rStyle w:val="normaltextrun"/>
          <w:rFonts w:ascii="Arial" w:hAnsi="Arial" w:cs="Arial"/>
          <w:szCs w:val="21"/>
        </w:rPr>
        <w:t xml:space="preserve"> </w:t>
      </w:r>
    </w:p>
    <w:p w14:paraId="4251108F" w14:textId="3AF51C22" w:rsidR="00D872A1" w:rsidRPr="00D872A1" w:rsidRDefault="00E50F12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107F0FA" w14:textId="4926E801" w:rsidR="00D906E4" w:rsidRPr="00185942" w:rsidRDefault="00857A32" w:rsidP="00890F10">
      <w:pPr>
        <w:pStyle w:val="Overskrift2"/>
        <w:numPr>
          <w:ilvl w:val="0"/>
          <w:numId w:val="11"/>
        </w:numPr>
        <w:rPr>
          <w:rFonts w:ascii="Arial" w:hAnsi="Arial" w:cs="Arial"/>
          <w:lang w:val="nb-NO"/>
        </w:rPr>
      </w:pPr>
      <w:bookmarkStart w:id="4" w:name="_Toc80602237"/>
      <w:r>
        <w:rPr>
          <w:rFonts w:ascii="Arial" w:hAnsi="Arial" w:cs="Arial"/>
          <w:lang w:val="nb-NO"/>
        </w:rPr>
        <w:lastRenderedPageBreak/>
        <w:t xml:space="preserve">Mal for prosjektets </w:t>
      </w:r>
      <w:r w:rsidR="00F72CCB">
        <w:rPr>
          <w:rFonts w:ascii="Arial" w:hAnsi="Arial" w:cs="Arial"/>
          <w:lang w:val="nb-NO"/>
        </w:rPr>
        <w:t>«</w:t>
      </w:r>
      <w:r w:rsidR="00EA7163" w:rsidRPr="00185942">
        <w:rPr>
          <w:rFonts w:ascii="Arial" w:hAnsi="Arial" w:cs="Arial"/>
          <w:lang w:val="nb-NO"/>
        </w:rPr>
        <w:t>Avtal</w:t>
      </w:r>
      <w:r w:rsidR="00EA7163">
        <w:rPr>
          <w:rFonts w:ascii="Arial" w:hAnsi="Arial" w:cs="Arial"/>
          <w:lang w:val="nb-NO"/>
        </w:rPr>
        <w:t>t</w:t>
      </w:r>
      <w:r w:rsidR="00EA7163" w:rsidRPr="00185942">
        <w:rPr>
          <w:rFonts w:ascii="Arial" w:hAnsi="Arial" w:cs="Arial"/>
          <w:lang w:val="nb-NO"/>
        </w:rPr>
        <w:t xml:space="preserve"> </w:t>
      </w:r>
      <w:r w:rsidR="00D906E4" w:rsidRPr="00185942">
        <w:rPr>
          <w:rFonts w:ascii="Arial" w:hAnsi="Arial" w:cs="Arial"/>
          <w:lang w:val="nb-NO"/>
        </w:rPr>
        <w:t>BIM</w:t>
      </w:r>
      <w:r w:rsidR="00EA7163">
        <w:rPr>
          <w:rFonts w:ascii="Arial" w:hAnsi="Arial" w:cs="Arial"/>
          <w:lang w:val="nb-NO"/>
        </w:rPr>
        <w:t>-</w:t>
      </w:r>
      <w:r w:rsidR="00D906E4" w:rsidRPr="00185942">
        <w:rPr>
          <w:rFonts w:ascii="Arial" w:hAnsi="Arial" w:cs="Arial"/>
          <w:lang w:val="nb-NO"/>
        </w:rPr>
        <w:t>gjennomføringsplan</w:t>
      </w:r>
      <w:r w:rsidR="00F72CCB">
        <w:rPr>
          <w:rFonts w:ascii="Arial" w:hAnsi="Arial" w:cs="Arial"/>
          <w:lang w:val="nb-NO"/>
        </w:rPr>
        <w:t>»</w:t>
      </w:r>
      <w:r w:rsidR="00D906E4" w:rsidRPr="00185942">
        <w:rPr>
          <w:rFonts w:ascii="Arial" w:hAnsi="Arial" w:cs="Arial"/>
          <w:lang w:val="nb-NO"/>
        </w:rPr>
        <w:t xml:space="preserve"> (</w:t>
      </w:r>
      <w:r>
        <w:rPr>
          <w:rFonts w:ascii="Arial" w:hAnsi="Arial" w:cs="Arial"/>
          <w:lang w:val="nb-NO"/>
        </w:rPr>
        <w:t>A</w:t>
      </w:r>
      <w:r w:rsidRPr="00185942">
        <w:rPr>
          <w:rFonts w:ascii="Arial" w:hAnsi="Arial" w:cs="Arial"/>
          <w:lang w:val="nb-NO"/>
        </w:rPr>
        <w:t>vtal</w:t>
      </w:r>
      <w:r>
        <w:rPr>
          <w:rFonts w:ascii="Arial" w:hAnsi="Arial" w:cs="Arial"/>
          <w:lang w:val="nb-NO"/>
        </w:rPr>
        <w:t>t</w:t>
      </w:r>
      <w:r w:rsidRPr="00185942">
        <w:rPr>
          <w:rFonts w:ascii="Arial" w:hAnsi="Arial" w:cs="Arial"/>
          <w:lang w:val="nb-NO"/>
        </w:rPr>
        <w:t xml:space="preserve"> </w:t>
      </w:r>
      <w:r w:rsidR="00D906E4" w:rsidRPr="00185942">
        <w:rPr>
          <w:rFonts w:ascii="Arial" w:hAnsi="Arial" w:cs="Arial"/>
          <w:lang w:val="nb-NO"/>
        </w:rPr>
        <w:t>BEP)</w:t>
      </w:r>
      <w:bookmarkEnd w:id="4"/>
      <w:r w:rsidR="00D906E4" w:rsidRPr="00185942">
        <w:rPr>
          <w:rFonts w:ascii="Arial" w:hAnsi="Arial" w:cs="Arial"/>
          <w:lang w:val="nb-NO"/>
        </w:rPr>
        <w:t xml:space="preserve"> </w:t>
      </w:r>
    </w:p>
    <w:p w14:paraId="28B44F0F" w14:textId="64AA1EBA" w:rsidR="00D906E4" w:rsidRPr="00185942" w:rsidRDefault="00621A50" w:rsidP="00621A50">
      <w:r w:rsidRPr="00185942">
        <w:t xml:space="preserve">Basert på </w:t>
      </w:r>
      <w:r w:rsidR="00D906E4" w:rsidRPr="00185942">
        <w:t>NS</w:t>
      </w:r>
      <w:r w:rsidRPr="00185942">
        <w:t>-</w:t>
      </w:r>
      <w:r w:rsidR="00D906E4" w:rsidRPr="00185942">
        <w:t>EN ISO 19650</w:t>
      </w:r>
    </w:p>
    <w:p w14:paraId="2849BAAF" w14:textId="46A25AD4" w:rsidR="00D906E4" w:rsidRDefault="00DE3787" w:rsidP="00D906E4">
      <w:pPr>
        <w:rPr>
          <w:rFonts w:ascii="Arial" w:hAnsi="Arial" w:cs="Arial"/>
        </w:rPr>
      </w:pPr>
      <w:r>
        <w:rPr>
          <w:rFonts w:ascii="Arial" w:hAnsi="Arial" w:cs="Arial"/>
        </w:rPr>
        <w:t>Tabell</w:t>
      </w:r>
      <w:r w:rsidR="00690EB8">
        <w:rPr>
          <w:rFonts w:ascii="Arial" w:hAnsi="Arial" w:cs="Arial"/>
        </w:rPr>
        <w:t xml:space="preserve">ene under punkt </w:t>
      </w:r>
      <w:r w:rsidR="00D1154E">
        <w:rPr>
          <w:rFonts w:ascii="Arial" w:hAnsi="Arial" w:cs="Arial"/>
        </w:rPr>
        <w:t>2</w:t>
      </w:r>
      <w:r w:rsidR="00690EB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bekrefter </w:t>
      </w:r>
      <w:r w:rsidR="00690EB8">
        <w:rPr>
          <w:rFonts w:ascii="Arial" w:hAnsi="Arial" w:cs="Arial"/>
        </w:rPr>
        <w:t>Ledende leverandørs</w:t>
      </w:r>
      <w:r>
        <w:rPr>
          <w:rFonts w:ascii="Arial" w:hAnsi="Arial" w:cs="Arial"/>
        </w:rPr>
        <w:t xml:space="preserve"> BIM-gjennomføringsplan fra valgt </w:t>
      </w:r>
      <w:r w:rsidR="00977052">
        <w:rPr>
          <w:rFonts w:ascii="Arial" w:hAnsi="Arial" w:cs="Arial"/>
        </w:rPr>
        <w:t>ledende leverandør</w:t>
      </w:r>
      <w:r w:rsidR="00CF1387">
        <w:rPr>
          <w:rFonts w:ascii="Arial" w:hAnsi="Arial" w:cs="Arial"/>
        </w:rPr>
        <w:t xml:space="preserve">. </w:t>
      </w:r>
      <w:r w:rsidR="00CF1387" w:rsidRPr="00A142D4">
        <w:rPr>
          <w:rFonts w:ascii="Arial" w:hAnsi="Arial" w:cs="Arial"/>
          <w:i/>
          <w:iCs/>
          <w:color w:val="FF0000"/>
        </w:rPr>
        <w:t xml:space="preserve">Dette skal være </w:t>
      </w:r>
      <w:r w:rsidR="00416D15" w:rsidRPr="00A142D4">
        <w:rPr>
          <w:rFonts w:ascii="Arial" w:hAnsi="Arial" w:cs="Arial"/>
          <w:i/>
          <w:iCs/>
          <w:color w:val="FF0000"/>
        </w:rPr>
        <w:t>gjort</w:t>
      </w:r>
      <w:r w:rsidR="00E14167" w:rsidRPr="00A142D4">
        <w:rPr>
          <w:rFonts w:ascii="Arial" w:hAnsi="Arial" w:cs="Arial"/>
          <w:i/>
          <w:iCs/>
          <w:color w:val="FF0000"/>
        </w:rPr>
        <w:t xml:space="preserve"> i forbindelse med avtale</w:t>
      </w:r>
      <w:r w:rsidR="001856ED" w:rsidRPr="00A142D4">
        <w:rPr>
          <w:rFonts w:ascii="Arial" w:hAnsi="Arial" w:cs="Arial"/>
          <w:i/>
          <w:iCs/>
          <w:color w:val="FF0000"/>
        </w:rPr>
        <w:t xml:space="preserve">inngåelse med </w:t>
      </w:r>
      <w:r w:rsidR="00416D15" w:rsidRPr="00A142D4">
        <w:rPr>
          <w:rFonts w:ascii="Arial" w:hAnsi="Arial" w:cs="Arial"/>
          <w:i/>
          <w:iCs/>
          <w:color w:val="FF0000"/>
        </w:rPr>
        <w:t>ledende leverandør</w:t>
      </w:r>
      <w:r w:rsidR="00E14167" w:rsidRPr="00A142D4">
        <w:rPr>
          <w:rFonts w:ascii="Arial" w:hAnsi="Arial" w:cs="Arial"/>
          <w:i/>
          <w:iCs/>
          <w:color w:val="FF0000"/>
        </w:rPr>
        <w:t xml:space="preserve">. </w:t>
      </w:r>
    </w:p>
    <w:p w14:paraId="6C7FA777" w14:textId="2E6E993C" w:rsidR="00D906E4" w:rsidRPr="00185942" w:rsidRDefault="00D906E4" w:rsidP="00D906E4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C06D11">
        <w:rPr>
          <w:rFonts w:ascii="Arial" w:hAnsi="Arial" w:cs="Arial"/>
        </w:rPr>
        <w:t>2.1</w:t>
      </w:r>
      <w:r w:rsidR="00D37E7A" w:rsidRPr="00185942">
        <w:rPr>
          <w:rFonts w:ascii="Arial" w:hAnsi="Arial" w:cs="Arial"/>
        </w:rPr>
        <w:t xml:space="preserve"> 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– Funksjoner innen informasjonsforvaltning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349"/>
        <w:gridCol w:w="2761"/>
        <w:gridCol w:w="2454"/>
        <w:gridCol w:w="2064"/>
      </w:tblGrid>
      <w:tr w:rsidR="00D906E4" w:rsidRPr="00960382" w14:paraId="16943F37" w14:textId="77777777" w:rsidTr="00621A50">
        <w:tc>
          <w:tcPr>
            <w:tcW w:w="2394" w:type="dxa"/>
          </w:tcPr>
          <w:p w14:paraId="78486C20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Navn</w:t>
            </w:r>
          </w:p>
        </w:tc>
        <w:tc>
          <w:tcPr>
            <w:tcW w:w="2799" w:type="dxa"/>
          </w:tcPr>
          <w:p w14:paraId="0D68F70C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Organisasjon</w:t>
            </w:r>
          </w:p>
        </w:tc>
        <w:tc>
          <w:tcPr>
            <w:tcW w:w="2481" w:type="dxa"/>
          </w:tcPr>
          <w:p w14:paraId="0EDA3EBC" w14:textId="34A883C0" w:rsidR="00D906E4" w:rsidRPr="00960382" w:rsidRDefault="00A501E6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BIM-f</w:t>
            </w:r>
            <w:r w:rsidR="00D906E4" w:rsidRPr="00960382">
              <w:rPr>
                <w:rFonts w:ascii="Arial" w:hAnsi="Arial" w:cs="Arial"/>
                <w:b/>
                <w:sz w:val="18"/>
                <w:szCs w:val="18"/>
              </w:rPr>
              <w:t xml:space="preserve">unksjon </w:t>
            </w:r>
            <w:r>
              <w:rPr>
                <w:rFonts w:ascii="Arial" w:hAnsi="Arial" w:cs="Arial"/>
                <w:b/>
                <w:sz w:val="18"/>
                <w:szCs w:val="18"/>
              </w:rPr>
              <w:t>i arbeidsgruppe</w:t>
            </w:r>
          </w:p>
        </w:tc>
        <w:tc>
          <w:tcPr>
            <w:tcW w:w="2068" w:type="dxa"/>
          </w:tcPr>
          <w:p w14:paraId="65A56EB0" w14:textId="39BCCB78" w:rsidR="00D906E4" w:rsidRPr="00960382" w:rsidRDefault="00621A50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Kontaktinformasjon</w:t>
            </w:r>
          </w:p>
        </w:tc>
      </w:tr>
      <w:tr w:rsidR="00D906E4" w:rsidRPr="00960382" w14:paraId="5A2E2AF6" w14:textId="77777777" w:rsidTr="00621A50">
        <w:tc>
          <w:tcPr>
            <w:tcW w:w="2394" w:type="dxa"/>
          </w:tcPr>
          <w:p w14:paraId="5049DC53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3C963099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68D32C41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0855AF2E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960382" w14:paraId="733E67B8" w14:textId="77777777" w:rsidTr="00621A50">
        <w:tc>
          <w:tcPr>
            <w:tcW w:w="2394" w:type="dxa"/>
          </w:tcPr>
          <w:p w14:paraId="38330280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17F3A7E4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797CA2ED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3D835AC7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960382" w14:paraId="321026EA" w14:textId="77777777" w:rsidTr="00621A50">
        <w:tc>
          <w:tcPr>
            <w:tcW w:w="2394" w:type="dxa"/>
          </w:tcPr>
          <w:p w14:paraId="3C1DFF78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65DE81B9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24237BF6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00575979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960382" w14:paraId="4A64A018" w14:textId="77777777" w:rsidTr="00621A50">
        <w:tc>
          <w:tcPr>
            <w:tcW w:w="2394" w:type="dxa"/>
          </w:tcPr>
          <w:p w14:paraId="30B19C14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99" w:type="dxa"/>
          </w:tcPr>
          <w:p w14:paraId="28BD6E8E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81" w:type="dxa"/>
          </w:tcPr>
          <w:p w14:paraId="0646F569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8" w:type="dxa"/>
          </w:tcPr>
          <w:p w14:paraId="6B417CFB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5E9CC0" w14:textId="7106762F" w:rsidR="00D906E4" w:rsidRDefault="00D906E4" w:rsidP="00D906E4">
      <w:pPr>
        <w:rPr>
          <w:rFonts w:ascii="Arial" w:hAnsi="Arial" w:cs="Arial"/>
        </w:rPr>
      </w:pPr>
    </w:p>
    <w:p w14:paraId="1FF0DB7E" w14:textId="397517D8" w:rsidR="002A7196" w:rsidRPr="00A142D4" w:rsidRDefault="00AA376A" w:rsidP="00D906E4">
      <w:pPr>
        <w:rPr>
          <w:rFonts w:ascii="Arial" w:hAnsi="Arial" w:cs="Arial"/>
          <w:i/>
          <w:iCs/>
          <w:color w:val="FF0000"/>
        </w:rPr>
      </w:pPr>
      <w:r w:rsidRPr="00A142D4">
        <w:rPr>
          <w:rFonts w:ascii="Arial" w:hAnsi="Arial" w:cs="Arial"/>
          <w:i/>
          <w:iCs/>
          <w:color w:val="FF0000"/>
        </w:rPr>
        <w:t xml:space="preserve">Hvis ansvarsdeling har hierarkisk struktur </w:t>
      </w:r>
      <w:r w:rsidR="00B91AE6" w:rsidRPr="00A142D4">
        <w:rPr>
          <w:rFonts w:ascii="Arial" w:hAnsi="Arial" w:cs="Arial"/>
          <w:i/>
          <w:iCs/>
          <w:color w:val="FF0000"/>
        </w:rPr>
        <w:t>(</w:t>
      </w:r>
      <w:r w:rsidR="00BC16DD" w:rsidRPr="00A142D4">
        <w:rPr>
          <w:rFonts w:ascii="Arial" w:hAnsi="Arial" w:cs="Arial"/>
          <w:i/>
          <w:iCs/>
          <w:color w:val="FF0000"/>
        </w:rPr>
        <w:t xml:space="preserve">f.eks. fordelt på </w:t>
      </w:r>
      <w:r w:rsidR="00B91AE6" w:rsidRPr="00A142D4">
        <w:rPr>
          <w:rFonts w:ascii="Arial" w:hAnsi="Arial" w:cs="Arial"/>
          <w:i/>
          <w:iCs/>
          <w:color w:val="FF0000"/>
        </w:rPr>
        <w:t>overordnet ansvar, delansvar, støttefunksjon</w:t>
      </w:r>
      <w:r w:rsidR="00BC16DD" w:rsidRPr="00A142D4">
        <w:rPr>
          <w:rFonts w:ascii="Arial" w:hAnsi="Arial" w:cs="Arial"/>
          <w:i/>
          <w:iCs/>
          <w:color w:val="FF0000"/>
        </w:rPr>
        <w:t>, leder utførende</w:t>
      </w:r>
      <w:r w:rsidR="00B91AE6" w:rsidRPr="00A142D4">
        <w:rPr>
          <w:rFonts w:ascii="Arial" w:hAnsi="Arial" w:cs="Arial"/>
          <w:i/>
          <w:iCs/>
          <w:color w:val="FF0000"/>
        </w:rPr>
        <w:t xml:space="preserve"> etc.) </w:t>
      </w:r>
      <w:r w:rsidRPr="00A142D4">
        <w:rPr>
          <w:rFonts w:ascii="Arial" w:hAnsi="Arial" w:cs="Arial"/>
          <w:i/>
          <w:iCs/>
          <w:color w:val="FF0000"/>
        </w:rPr>
        <w:t xml:space="preserve">skal det i </w:t>
      </w:r>
      <w:r w:rsidR="002A7196" w:rsidRPr="00A142D4">
        <w:rPr>
          <w:rFonts w:ascii="Arial" w:hAnsi="Arial" w:cs="Arial"/>
          <w:i/>
          <w:iCs/>
          <w:color w:val="FF0000"/>
        </w:rPr>
        <w:t xml:space="preserve">tillegg til tabell 1 leveres organisasjonskart </w:t>
      </w:r>
      <w:r w:rsidRPr="00A142D4">
        <w:rPr>
          <w:rFonts w:ascii="Arial" w:hAnsi="Arial" w:cs="Arial"/>
          <w:i/>
          <w:iCs/>
          <w:color w:val="FF0000"/>
        </w:rPr>
        <w:t xml:space="preserve">som viser </w:t>
      </w:r>
      <w:r w:rsidR="00B91AE6" w:rsidRPr="00A142D4">
        <w:rPr>
          <w:rFonts w:ascii="Arial" w:hAnsi="Arial" w:cs="Arial"/>
          <w:i/>
          <w:iCs/>
          <w:color w:val="FF0000"/>
        </w:rPr>
        <w:t xml:space="preserve">dette hierarkiet. </w:t>
      </w:r>
    </w:p>
    <w:p w14:paraId="118BBA01" w14:textId="11A47DB2" w:rsidR="00A931DB" w:rsidRPr="00185942" w:rsidRDefault="00A931DB" w:rsidP="00A931DB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C06D11">
        <w:rPr>
          <w:rFonts w:ascii="Arial" w:hAnsi="Arial" w:cs="Arial"/>
        </w:rPr>
        <w:t>2.2.1</w:t>
      </w:r>
      <w:r w:rsidRPr="00185942">
        <w:rPr>
          <w:rFonts w:ascii="Arial" w:hAnsi="Arial" w:cs="Arial"/>
        </w:rPr>
        <w:t xml:space="preserve">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 xml:space="preserve">— </w:t>
      </w:r>
      <w:r>
        <w:rPr>
          <w:rFonts w:ascii="Arial" w:hAnsi="Arial" w:cs="Arial"/>
        </w:rPr>
        <w:t>Aksept av krav og ansvar for informasjonsleveranse</w:t>
      </w:r>
    </w:p>
    <w:tbl>
      <w:tblPr>
        <w:tblStyle w:val="Tabellrutenett"/>
        <w:tblW w:w="9634" w:type="dxa"/>
        <w:tblLayout w:type="fixed"/>
        <w:tblLook w:val="04A0" w:firstRow="1" w:lastRow="0" w:firstColumn="1" w:lastColumn="0" w:noHBand="0" w:noVBand="1"/>
      </w:tblPr>
      <w:tblGrid>
        <w:gridCol w:w="1925"/>
        <w:gridCol w:w="3854"/>
        <w:gridCol w:w="3855"/>
      </w:tblGrid>
      <w:tr w:rsidR="00A931DB" w:rsidRPr="00960382" w14:paraId="4D37E58C" w14:textId="77777777" w:rsidTr="00D86E6E">
        <w:tc>
          <w:tcPr>
            <w:tcW w:w="1925" w:type="dxa"/>
          </w:tcPr>
          <w:p w14:paraId="386B8012" w14:textId="77777777" w:rsidR="00A931DB" w:rsidRPr="00960382" w:rsidRDefault="00A931DB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Referanse informasjonskrav (EIR)</w:t>
            </w:r>
          </w:p>
        </w:tc>
        <w:tc>
          <w:tcPr>
            <w:tcW w:w="3854" w:type="dxa"/>
          </w:tcPr>
          <w:p w14:paraId="0F1D05DD" w14:textId="77777777" w:rsidR="00A931DB" w:rsidRPr="00960382" w:rsidRDefault="00A931DB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Aksept av informasjonskrav (Ja/Nei)</w:t>
            </w:r>
          </w:p>
        </w:tc>
        <w:tc>
          <w:tcPr>
            <w:tcW w:w="3855" w:type="dxa"/>
          </w:tcPr>
          <w:p w14:paraId="6776A229" w14:textId="77777777" w:rsidR="00A931DB" w:rsidRPr="00960382" w:rsidRDefault="00A931DB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Arbeidsgruppe ansvarlig for produksjon</w:t>
            </w:r>
          </w:p>
        </w:tc>
      </w:tr>
      <w:tr w:rsidR="00A931DB" w:rsidRPr="00960382" w14:paraId="260FC048" w14:textId="77777777" w:rsidTr="00D86E6E">
        <w:tc>
          <w:tcPr>
            <w:tcW w:w="1925" w:type="dxa"/>
          </w:tcPr>
          <w:p w14:paraId="746DFFDA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EIR01</w:t>
            </w:r>
          </w:p>
        </w:tc>
        <w:tc>
          <w:tcPr>
            <w:tcW w:w="3854" w:type="dxa"/>
          </w:tcPr>
          <w:p w14:paraId="3AFD3FC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2084E9F3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00723217" w14:textId="77777777" w:rsidTr="00D86E6E">
        <w:tc>
          <w:tcPr>
            <w:tcW w:w="1925" w:type="dxa"/>
          </w:tcPr>
          <w:p w14:paraId="45505C0E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EIR02</w:t>
            </w:r>
          </w:p>
        </w:tc>
        <w:tc>
          <w:tcPr>
            <w:tcW w:w="3854" w:type="dxa"/>
          </w:tcPr>
          <w:p w14:paraId="36E84D05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08DF7AA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C1E44B1" w14:textId="77777777" w:rsidTr="00D86E6E">
        <w:tc>
          <w:tcPr>
            <w:tcW w:w="1925" w:type="dxa"/>
          </w:tcPr>
          <w:p w14:paraId="37F85DC5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EIR03</w:t>
            </w:r>
          </w:p>
        </w:tc>
        <w:tc>
          <w:tcPr>
            <w:tcW w:w="3854" w:type="dxa"/>
          </w:tcPr>
          <w:p w14:paraId="4E3217F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2CF773D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6B3F6589" w14:textId="77777777" w:rsidTr="00D86E6E">
        <w:tc>
          <w:tcPr>
            <w:tcW w:w="1925" w:type="dxa"/>
          </w:tcPr>
          <w:p w14:paraId="503DF292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EIR04</w:t>
            </w:r>
          </w:p>
        </w:tc>
        <w:tc>
          <w:tcPr>
            <w:tcW w:w="3854" w:type="dxa"/>
          </w:tcPr>
          <w:p w14:paraId="738FB4A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B13A21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0A06C425" w14:textId="77777777" w:rsidTr="00D86E6E">
        <w:tc>
          <w:tcPr>
            <w:tcW w:w="1925" w:type="dxa"/>
          </w:tcPr>
          <w:p w14:paraId="7A2736B9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EIR05</w:t>
            </w:r>
          </w:p>
        </w:tc>
        <w:tc>
          <w:tcPr>
            <w:tcW w:w="3854" w:type="dxa"/>
          </w:tcPr>
          <w:p w14:paraId="4D6B3E15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2639949B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4EE17033" w14:textId="77777777" w:rsidTr="00D86E6E">
        <w:tc>
          <w:tcPr>
            <w:tcW w:w="1925" w:type="dxa"/>
          </w:tcPr>
          <w:p w14:paraId="409F7E02" w14:textId="17DD6740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EIR06</w:t>
            </w:r>
            <w:r w:rsidR="00213CD6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, alle underpunkter</w:t>
            </w:r>
          </w:p>
        </w:tc>
        <w:tc>
          <w:tcPr>
            <w:tcW w:w="3854" w:type="dxa"/>
          </w:tcPr>
          <w:p w14:paraId="41B1DFE7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5FE77E34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590B1860" w14:textId="77777777" w:rsidTr="00D86E6E">
        <w:tc>
          <w:tcPr>
            <w:tcW w:w="1925" w:type="dxa"/>
          </w:tcPr>
          <w:p w14:paraId="399A302A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EIR07</w:t>
            </w:r>
          </w:p>
        </w:tc>
        <w:tc>
          <w:tcPr>
            <w:tcW w:w="3854" w:type="dxa"/>
          </w:tcPr>
          <w:p w14:paraId="6B369AB7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28DA480E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74FE0AA3" w14:textId="77777777" w:rsidTr="00D86E6E">
        <w:tc>
          <w:tcPr>
            <w:tcW w:w="1925" w:type="dxa"/>
          </w:tcPr>
          <w:p w14:paraId="19B30C2B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EIR08</w:t>
            </w:r>
          </w:p>
        </w:tc>
        <w:tc>
          <w:tcPr>
            <w:tcW w:w="3854" w:type="dxa"/>
          </w:tcPr>
          <w:p w14:paraId="04E699AD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1DA24356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FCD265A" w14:textId="77777777" w:rsidTr="00D86E6E">
        <w:tc>
          <w:tcPr>
            <w:tcW w:w="1925" w:type="dxa"/>
          </w:tcPr>
          <w:p w14:paraId="50EB0B98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EIR09</w:t>
            </w:r>
          </w:p>
        </w:tc>
        <w:tc>
          <w:tcPr>
            <w:tcW w:w="3854" w:type="dxa"/>
          </w:tcPr>
          <w:p w14:paraId="6428B423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08938E77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6B5B031A" w14:textId="77777777" w:rsidTr="00D86E6E">
        <w:tc>
          <w:tcPr>
            <w:tcW w:w="1925" w:type="dxa"/>
          </w:tcPr>
          <w:p w14:paraId="1C450A3D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EIR10</w:t>
            </w:r>
          </w:p>
        </w:tc>
        <w:tc>
          <w:tcPr>
            <w:tcW w:w="3854" w:type="dxa"/>
          </w:tcPr>
          <w:p w14:paraId="1FA67AD6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50C331D1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4CE45BA2" w14:textId="77777777" w:rsidTr="00D86E6E">
        <w:tc>
          <w:tcPr>
            <w:tcW w:w="1925" w:type="dxa"/>
          </w:tcPr>
          <w:p w14:paraId="1D92F708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EIR11</w:t>
            </w:r>
          </w:p>
        </w:tc>
        <w:tc>
          <w:tcPr>
            <w:tcW w:w="3854" w:type="dxa"/>
          </w:tcPr>
          <w:p w14:paraId="2A1BA7AD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01FC736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4CD533F7" w14:textId="77777777" w:rsidTr="00D86E6E">
        <w:tc>
          <w:tcPr>
            <w:tcW w:w="1925" w:type="dxa"/>
          </w:tcPr>
          <w:p w14:paraId="6F9C438C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EIR12</w:t>
            </w:r>
          </w:p>
        </w:tc>
        <w:tc>
          <w:tcPr>
            <w:tcW w:w="3854" w:type="dxa"/>
          </w:tcPr>
          <w:p w14:paraId="58D83FB4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7B10C151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4A794C2F" w14:textId="77777777" w:rsidTr="00D86E6E">
        <w:tc>
          <w:tcPr>
            <w:tcW w:w="1925" w:type="dxa"/>
          </w:tcPr>
          <w:p w14:paraId="2A37682B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EIR13</w:t>
            </w:r>
          </w:p>
        </w:tc>
        <w:tc>
          <w:tcPr>
            <w:tcW w:w="3854" w:type="dxa"/>
          </w:tcPr>
          <w:p w14:paraId="2AA40081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70B42841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2674E7B1" w14:textId="77777777" w:rsidTr="00D86E6E">
        <w:tc>
          <w:tcPr>
            <w:tcW w:w="1925" w:type="dxa"/>
          </w:tcPr>
          <w:p w14:paraId="2A6C899B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EIR14</w:t>
            </w:r>
          </w:p>
        </w:tc>
        <w:tc>
          <w:tcPr>
            <w:tcW w:w="3854" w:type="dxa"/>
          </w:tcPr>
          <w:p w14:paraId="20E7D3AE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78B081E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42BF116C" w14:textId="77777777" w:rsidTr="00D86E6E">
        <w:tc>
          <w:tcPr>
            <w:tcW w:w="1925" w:type="dxa"/>
          </w:tcPr>
          <w:p w14:paraId="6DE94A8A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EIR15</w:t>
            </w:r>
          </w:p>
        </w:tc>
        <w:tc>
          <w:tcPr>
            <w:tcW w:w="3854" w:type="dxa"/>
          </w:tcPr>
          <w:p w14:paraId="29DD76C9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3022D12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6A9291DC" w14:textId="77777777" w:rsidTr="00D86E6E">
        <w:tc>
          <w:tcPr>
            <w:tcW w:w="1925" w:type="dxa"/>
          </w:tcPr>
          <w:p w14:paraId="370C3BEB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EIR16</w:t>
            </w:r>
          </w:p>
        </w:tc>
        <w:tc>
          <w:tcPr>
            <w:tcW w:w="3854" w:type="dxa"/>
          </w:tcPr>
          <w:p w14:paraId="6B637E7C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62F84C43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C880157" w14:textId="77777777" w:rsidTr="00D86E6E">
        <w:tc>
          <w:tcPr>
            <w:tcW w:w="1925" w:type="dxa"/>
          </w:tcPr>
          <w:p w14:paraId="13F297DD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</w:p>
        </w:tc>
        <w:tc>
          <w:tcPr>
            <w:tcW w:w="3854" w:type="dxa"/>
          </w:tcPr>
          <w:p w14:paraId="5CB8C530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  <w:tc>
          <w:tcPr>
            <w:tcW w:w="3855" w:type="dxa"/>
          </w:tcPr>
          <w:p w14:paraId="37719C5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8C816B" w14:textId="77777777" w:rsidR="00A931DB" w:rsidRDefault="00A931DB" w:rsidP="00A931DB">
      <w:pPr>
        <w:rPr>
          <w:rFonts w:ascii="Arial" w:hAnsi="Arial" w:cs="Arial"/>
        </w:rPr>
      </w:pPr>
    </w:p>
    <w:p w14:paraId="34275BFF" w14:textId="77777777" w:rsidR="00FC06AC" w:rsidRDefault="00FC06AC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534E1130" w14:textId="2E34A193" w:rsidR="00A931DB" w:rsidRPr="00185942" w:rsidRDefault="00A931DB" w:rsidP="00A931DB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lastRenderedPageBreak/>
        <w:t>Tabell 2</w:t>
      </w:r>
      <w:r>
        <w:rPr>
          <w:rFonts w:ascii="Arial" w:hAnsi="Arial" w:cs="Arial"/>
        </w:rPr>
        <w:t>.2</w:t>
      </w:r>
      <w:r w:rsidR="00C06D11">
        <w:rPr>
          <w:rFonts w:ascii="Arial" w:hAnsi="Arial" w:cs="Arial"/>
        </w:rPr>
        <w:t>.2</w:t>
      </w:r>
      <w:r w:rsidRPr="00185942">
        <w:rPr>
          <w:rFonts w:ascii="Arial" w:hAnsi="Arial" w:cs="Arial"/>
        </w:rPr>
        <w:t xml:space="preserve"> 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 xml:space="preserve">— </w:t>
      </w:r>
      <w:r>
        <w:rPr>
          <w:rFonts w:ascii="Arial" w:hAnsi="Arial" w:cs="Arial"/>
        </w:rPr>
        <w:t>Tilnærming og mål</w:t>
      </w:r>
      <w:r w:rsidRPr="00185942">
        <w:rPr>
          <w:rFonts w:ascii="Arial" w:hAnsi="Arial" w:cs="Arial"/>
        </w:rPr>
        <w:t xml:space="preserve"> for informasjons</w:t>
      </w:r>
      <w:r>
        <w:rPr>
          <w:rFonts w:ascii="Arial" w:hAnsi="Arial" w:cs="Arial"/>
        </w:rPr>
        <w:t>leveranser</w:t>
      </w:r>
    </w:p>
    <w:tbl>
      <w:tblPr>
        <w:tblStyle w:val="Tabellrutenett"/>
        <w:tblW w:w="9634" w:type="dxa"/>
        <w:tblLayout w:type="fixed"/>
        <w:tblLook w:val="04A0" w:firstRow="1" w:lastRow="0" w:firstColumn="1" w:lastColumn="0" w:noHBand="0" w:noVBand="1"/>
      </w:tblPr>
      <w:tblGrid>
        <w:gridCol w:w="1925"/>
        <w:gridCol w:w="3854"/>
        <w:gridCol w:w="3855"/>
      </w:tblGrid>
      <w:tr w:rsidR="00A931DB" w:rsidRPr="00960382" w14:paraId="430E7506" w14:textId="77777777" w:rsidTr="00D86E6E">
        <w:tc>
          <w:tcPr>
            <w:tcW w:w="1925" w:type="dxa"/>
          </w:tcPr>
          <w:p w14:paraId="74F64D07" w14:textId="77777777" w:rsidR="00A931DB" w:rsidRPr="00960382" w:rsidRDefault="00A931DB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Referanse informasjonskrav (EIR)</w:t>
            </w:r>
          </w:p>
        </w:tc>
        <w:tc>
          <w:tcPr>
            <w:tcW w:w="3854" w:type="dxa"/>
          </w:tcPr>
          <w:p w14:paraId="27F609A5" w14:textId="77777777" w:rsidR="00A931DB" w:rsidRPr="00960382" w:rsidRDefault="00A931DB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Leverandørgruppens tilnærming for å levere på informasjonskravet</w:t>
            </w:r>
          </w:p>
        </w:tc>
        <w:tc>
          <w:tcPr>
            <w:tcW w:w="3855" w:type="dxa"/>
          </w:tcPr>
          <w:p w14:paraId="24DCBB69" w14:textId="77777777" w:rsidR="00A931DB" w:rsidRPr="00960382" w:rsidRDefault="00A931DB" w:rsidP="00D86E6E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Leverandørgruppens mål for felles informasjonsproduksjon</w:t>
            </w:r>
          </w:p>
        </w:tc>
      </w:tr>
      <w:tr w:rsidR="00A931DB" w:rsidRPr="00960382" w14:paraId="705D12D5" w14:textId="77777777" w:rsidTr="00D86E6E">
        <w:tc>
          <w:tcPr>
            <w:tcW w:w="1925" w:type="dxa"/>
          </w:tcPr>
          <w:p w14:paraId="1CAC44C5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EIR01</w:t>
            </w:r>
          </w:p>
        </w:tc>
        <w:tc>
          <w:tcPr>
            <w:tcW w:w="3854" w:type="dxa"/>
          </w:tcPr>
          <w:p w14:paraId="17D6E806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2A8FF956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42F83DDD" w14:textId="77777777" w:rsidTr="00D86E6E">
        <w:tc>
          <w:tcPr>
            <w:tcW w:w="1925" w:type="dxa"/>
          </w:tcPr>
          <w:p w14:paraId="3DA8773B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EIR02</w:t>
            </w:r>
          </w:p>
        </w:tc>
        <w:tc>
          <w:tcPr>
            <w:tcW w:w="3854" w:type="dxa"/>
          </w:tcPr>
          <w:p w14:paraId="02F2E409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3B22D954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6F7C9857" w14:textId="77777777" w:rsidTr="00D86E6E">
        <w:tc>
          <w:tcPr>
            <w:tcW w:w="1925" w:type="dxa"/>
          </w:tcPr>
          <w:p w14:paraId="486A29AA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EIR03</w:t>
            </w:r>
          </w:p>
        </w:tc>
        <w:tc>
          <w:tcPr>
            <w:tcW w:w="3854" w:type="dxa"/>
          </w:tcPr>
          <w:p w14:paraId="2BCD4B8E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DD85688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CB7D090" w14:textId="77777777" w:rsidTr="00D86E6E">
        <w:tc>
          <w:tcPr>
            <w:tcW w:w="1925" w:type="dxa"/>
          </w:tcPr>
          <w:p w14:paraId="19ED220A" w14:textId="77777777" w:rsidR="00A931DB" w:rsidRPr="000D69D8" w:rsidRDefault="00A931DB" w:rsidP="00D86E6E">
            <w:pPr>
              <w:spacing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EIR04</w:t>
            </w:r>
          </w:p>
        </w:tc>
        <w:tc>
          <w:tcPr>
            <w:tcW w:w="3854" w:type="dxa"/>
          </w:tcPr>
          <w:p w14:paraId="393FAAC8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5A8789A1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6953CD25" w14:textId="77777777" w:rsidTr="00D86E6E">
        <w:tc>
          <w:tcPr>
            <w:tcW w:w="1925" w:type="dxa"/>
          </w:tcPr>
          <w:p w14:paraId="52C8ED71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EIR05</w:t>
            </w:r>
          </w:p>
        </w:tc>
        <w:tc>
          <w:tcPr>
            <w:tcW w:w="3854" w:type="dxa"/>
          </w:tcPr>
          <w:p w14:paraId="0149ECA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0C09A6E1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DD24FEF" w14:textId="77777777" w:rsidTr="00D86E6E">
        <w:tc>
          <w:tcPr>
            <w:tcW w:w="1925" w:type="dxa"/>
          </w:tcPr>
          <w:p w14:paraId="4EF1EDC1" w14:textId="5437160F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EIR06</w:t>
            </w:r>
            <w:r w:rsidR="003E6EDD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, alle underpunkter</w:t>
            </w:r>
          </w:p>
        </w:tc>
        <w:tc>
          <w:tcPr>
            <w:tcW w:w="3854" w:type="dxa"/>
          </w:tcPr>
          <w:p w14:paraId="323AD716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165A35E5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31FA3DDB" w14:textId="77777777" w:rsidTr="00D86E6E">
        <w:tc>
          <w:tcPr>
            <w:tcW w:w="1925" w:type="dxa"/>
          </w:tcPr>
          <w:p w14:paraId="28515114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EIR07</w:t>
            </w:r>
          </w:p>
        </w:tc>
        <w:tc>
          <w:tcPr>
            <w:tcW w:w="3854" w:type="dxa"/>
          </w:tcPr>
          <w:p w14:paraId="52A02A28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57E1BB8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13AD746" w14:textId="77777777" w:rsidTr="00D86E6E">
        <w:tc>
          <w:tcPr>
            <w:tcW w:w="1925" w:type="dxa"/>
          </w:tcPr>
          <w:p w14:paraId="6823D67E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EIR08</w:t>
            </w:r>
          </w:p>
        </w:tc>
        <w:tc>
          <w:tcPr>
            <w:tcW w:w="3854" w:type="dxa"/>
          </w:tcPr>
          <w:p w14:paraId="41E89B1B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139333E7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3222FD9F" w14:textId="77777777" w:rsidTr="00D86E6E">
        <w:tc>
          <w:tcPr>
            <w:tcW w:w="1925" w:type="dxa"/>
          </w:tcPr>
          <w:p w14:paraId="19614E4E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EIR09</w:t>
            </w:r>
          </w:p>
        </w:tc>
        <w:tc>
          <w:tcPr>
            <w:tcW w:w="3854" w:type="dxa"/>
          </w:tcPr>
          <w:p w14:paraId="4505D0D1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0B28AA89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734D9CF9" w14:textId="77777777" w:rsidTr="00D86E6E">
        <w:tc>
          <w:tcPr>
            <w:tcW w:w="1925" w:type="dxa"/>
          </w:tcPr>
          <w:p w14:paraId="03688AEA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EIR10</w:t>
            </w:r>
          </w:p>
        </w:tc>
        <w:tc>
          <w:tcPr>
            <w:tcW w:w="3854" w:type="dxa"/>
          </w:tcPr>
          <w:p w14:paraId="5CA5F7C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661FF6D8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0FB717EE" w14:textId="77777777" w:rsidTr="00D86E6E">
        <w:tc>
          <w:tcPr>
            <w:tcW w:w="1925" w:type="dxa"/>
          </w:tcPr>
          <w:p w14:paraId="038BFADD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EIR11</w:t>
            </w:r>
          </w:p>
        </w:tc>
        <w:tc>
          <w:tcPr>
            <w:tcW w:w="3854" w:type="dxa"/>
          </w:tcPr>
          <w:p w14:paraId="2C23B43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0C6A50F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31CCE879" w14:textId="77777777" w:rsidTr="00D86E6E">
        <w:tc>
          <w:tcPr>
            <w:tcW w:w="1925" w:type="dxa"/>
          </w:tcPr>
          <w:p w14:paraId="7E1DB317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EIR12</w:t>
            </w:r>
          </w:p>
        </w:tc>
        <w:tc>
          <w:tcPr>
            <w:tcW w:w="3854" w:type="dxa"/>
          </w:tcPr>
          <w:p w14:paraId="546C6AF2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5E4FADD7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67ABB917" w14:textId="77777777" w:rsidTr="00D86E6E">
        <w:tc>
          <w:tcPr>
            <w:tcW w:w="1925" w:type="dxa"/>
          </w:tcPr>
          <w:p w14:paraId="1CFF3BDB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EIR13</w:t>
            </w:r>
          </w:p>
        </w:tc>
        <w:tc>
          <w:tcPr>
            <w:tcW w:w="3854" w:type="dxa"/>
          </w:tcPr>
          <w:p w14:paraId="06A8087E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775A8BA2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04E7B7B3" w14:textId="77777777" w:rsidTr="00D86E6E">
        <w:tc>
          <w:tcPr>
            <w:tcW w:w="1925" w:type="dxa"/>
          </w:tcPr>
          <w:p w14:paraId="41E88F48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EIR14</w:t>
            </w:r>
          </w:p>
        </w:tc>
        <w:tc>
          <w:tcPr>
            <w:tcW w:w="3854" w:type="dxa"/>
          </w:tcPr>
          <w:p w14:paraId="11CD9487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16C7AA94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3C64320D" w14:textId="77777777" w:rsidTr="00D86E6E">
        <w:tc>
          <w:tcPr>
            <w:tcW w:w="1925" w:type="dxa"/>
          </w:tcPr>
          <w:p w14:paraId="487F0FE4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EIR15</w:t>
            </w:r>
          </w:p>
        </w:tc>
        <w:tc>
          <w:tcPr>
            <w:tcW w:w="3854" w:type="dxa"/>
          </w:tcPr>
          <w:p w14:paraId="4D916AB4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5EB7632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33198CF7" w14:textId="77777777" w:rsidTr="00D86E6E">
        <w:tc>
          <w:tcPr>
            <w:tcW w:w="1925" w:type="dxa"/>
          </w:tcPr>
          <w:p w14:paraId="6AE0F6DC" w14:textId="77777777" w:rsidR="00A931DB" w:rsidRPr="000D69D8" w:rsidRDefault="00A931DB" w:rsidP="00D86E6E">
            <w:pPr>
              <w:spacing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nb-NO"/>
              </w:rPr>
              <w:t>EIR16</w:t>
            </w:r>
          </w:p>
        </w:tc>
        <w:tc>
          <w:tcPr>
            <w:tcW w:w="3854" w:type="dxa"/>
          </w:tcPr>
          <w:p w14:paraId="536B4377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55081BA6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31DB" w:rsidRPr="00960382" w14:paraId="1F8610BA" w14:textId="77777777" w:rsidTr="00D86E6E">
        <w:tc>
          <w:tcPr>
            <w:tcW w:w="1925" w:type="dxa"/>
          </w:tcPr>
          <w:p w14:paraId="7641BB84" w14:textId="77777777" w:rsidR="00A931DB" w:rsidRPr="00960382" w:rsidRDefault="00A931DB" w:rsidP="00D86E6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305496"/>
                <w:sz w:val="18"/>
                <w:szCs w:val="18"/>
                <w:lang w:eastAsia="nb-NO"/>
              </w:rPr>
            </w:pPr>
          </w:p>
        </w:tc>
        <w:tc>
          <w:tcPr>
            <w:tcW w:w="3854" w:type="dxa"/>
          </w:tcPr>
          <w:p w14:paraId="52C3A459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55" w:type="dxa"/>
          </w:tcPr>
          <w:p w14:paraId="3684CBAA" w14:textId="77777777" w:rsidR="00A931DB" w:rsidRPr="00960382" w:rsidRDefault="00A931DB" w:rsidP="00D86E6E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14865B1" w14:textId="77777777" w:rsidR="00D906E4" w:rsidRPr="00185942" w:rsidRDefault="00D906E4" w:rsidP="00D906E4">
      <w:pPr>
        <w:rPr>
          <w:rFonts w:ascii="Arial" w:hAnsi="Arial" w:cs="Arial"/>
        </w:rPr>
      </w:pPr>
    </w:p>
    <w:p w14:paraId="61720E24" w14:textId="3BD8E10C" w:rsidR="00D906E4" w:rsidRPr="00185942" w:rsidRDefault="00D906E4" w:rsidP="00D906E4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C06D11">
        <w:rPr>
          <w:rFonts w:ascii="Arial" w:hAnsi="Arial" w:cs="Arial"/>
        </w:rPr>
        <w:t>2.</w:t>
      </w:r>
      <w:r w:rsidR="001A01C6" w:rsidRPr="00185942">
        <w:rPr>
          <w:rFonts w:ascii="Arial" w:hAnsi="Arial" w:cs="Arial"/>
        </w:rPr>
        <w:t>3</w:t>
      </w:r>
      <w:r w:rsidR="00D37E7A" w:rsidRPr="00185942">
        <w:rPr>
          <w:rFonts w:ascii="Arial" w:hAnsi="Arial" w:cs="Arial"/>
        </w:rPr>
        <w:t xml:space="preserve"> 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Avtalte tilføyelser eller endringer til prosjektets metoder og prosedyrer</w:t>
      </w:r>
    </w:p>
    <w:tbl>
      <w:tblPr>
        <w:tblStyle w:val="Tabellrutenett"/>
        <w:tblW w:w="9628" w:type="dxa"/>
        <w:tblLook w:val="04A0" w:firstRow="1" w:lastRow="0" w:firstColumn="1" w:lastColumn="0" w:noHBand="0" w:noVBand="1"/>
      </w:tblPr>
      <w:tblGrid>
        <w:gridCol w:w="1906"/>
        <w:gridCol w:w="2213"/>
        <w:gridCol w:w="5509"/>
      </w:tblGrid>
      <w:tr w:rsidR="00960382" w:rsidRPr="00960382" w14:paraId="278B2945" w14:textId="77777777" w:rsidTr="00960382">
        <w:tc>
          <w:tcPr>
            <w:tcW w:w="1906" w:type="dxa"/>
          </w:tcPr>
          <w:p w14:paraId="5AA81AA6" w14:textId="2745EBD0" w:rsidR="00960382" w:rsidRPr="00960382" w:rsidRDefault="00960382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Prosjektets metoder og prosedyrer referanse</w:t>
            </w:r>
          </w:p>
        </w:tc>
        <w:tc>
          <w:tcPr>
            <w:tcW w:w="2213" w:type="dxa"/>
          </w:tcPr>
          <w:p w14:paraId="6F9568EC" w14:textId="158AB2F4" w:rsidR="00960382" w:rsidRPr="00960382" w:rsidRDefault="00960382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Aksept av prosjektets metoder og prosedyrer (Ja/Nei)</w:t>
            </w:r>
          </w:p>
        </w:tc>
        <w:tc>
          <w:tcPr>
            <w:tcW w:w="5509" w:type="dxa"/>
          </w:tcPr>
          <w:p w14:paraId="5C7FBB37" w14:textId="77777777" w:rsidR="00960382" w:rsidRDefault="00960382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Beskrivelse av avtalte tilføyelser eller endringer til prosjektets metoder og prosedyrer</w:t>
            </w:r>
          </w:p>
          <w:p w14:paraId="51E70A83" w14:textId="2B3E1668" w:rsidR="008E704D" w:rsidRPr="00960382" w:rsidRDefault="008E704D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(Hvis ingen tilføyelser eller endring skriv «Ingen endringer»)</w:t>
            </w:r>
          </w:p>
        </w:tc>
      </w:tr>
      <w:tr w:rsidR="00960382" w:rsidRPr="00960382" w14:paraId="3DA63EC9" w14:textId="77777777" w:rsidTr="00960382">
        <w:tc>
          <w:tcPr>
            <w:tcW w:w="1906" w:type="dxa"/>
          </w:tcPr>
          <w:p w14:paraId="4126D263" w14:textId="206DC5B3" w:rsidR="00960382" w:rsidRPr="00960382" w:rsidRDefault="008203E6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 </w:t>
            </w:r>
            <w:r w:rsidR="00960382" w:rsidRPr="0096038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E27660">
              <w:rPr>
                <w:rFonts w:ascii="Arial" w:hAnsi="Arial" w:cs="Arial"/>
                <w:sz w:val="18"/>
                <w:szCs w:val="18"/>
              </w:rPr>
              <w:t>Ikke-</w:t>
            </w:r>
            <w:proofErr w:type="spellStart"/>
            <w:r w:rsidR="00E27660">
              <w:rPr>
                <w:rFonts w:ascii="Arial" w:hAnsi="Arial" w:cs="Arial"/>
                <w:sz w:val="18"/>
                <w:szCs w:val="18"/>
              </w:rPr>
              <w:t>maskinvaliderbare</w:t>
            </w:r>
            <w:proofErr w:type="spellEnd"/>
            <w:r w:rsidR="00E27660" w:rsidRPr="0096038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60382" w:rsidRPr="00960382">
              <w:rPr>
                <w:rFonts w:ascii="Arial" w:hAnsi="Arial" w:cs="Arial"/>
                <w:sz w:val="18"/>
                <w:szCs w:val="18"/>
              </w:rPr>
              <w:t xml:space="preserve">krav </w:t>
            </w:r>
          </w:p>
        </w:tc>
        <w:tc>
          <w:tcPr>
            <w:tcW w:w="2213" w:type="dxa"/>
          </w:tcPr>
          <w:p w14:paraId="20BB0234" w14:textId="6BFF684E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09" w:type="dxa"/>
          </w:tcPr>
          <w:p w14:paraId="415038F7" w14:textId="7777777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960382" w14:paraId="7946E064" w14:textId="77777777" w:rsidTr="00960382">
        <w:tc>
          <w:tcPr>
            <w:tcW w:w="1906" w:type="dxa"/>
          </w:tcPr>
          <w:p w14:paraId="110F0A9C" w14:textId="5B9FA65E" w:rsidR="00960382" w:rsidRPr="00960382" w:rsidRDefault="008203E6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 </w:t>
            </w:r>
            <w:r w:rsidR="00960382" w:rsidRPr="00960382">
              <w:rPr>
                <w:rFonts w:ascii="Arial" w:hAnsi="Arial" w:cs="Arial"/>
                <w:sz w:val="18"/>
                <w:szCs w:val="18"/>
              </w:rPr>
              <w:t xml:space="preserve">– Veiledning </w:t>
            </w:r>
          </w:p>
        </w:tc>
        <w:tc>
          <w:tcPr>
            <w:tcW w:w="2213" w:type="dxa"/>
          </w:tcPr>
          <w:p w14:paraId="2DC383CE" w14:textId="0FAFA1B6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09" w:type="dxa"/>
          </w:tcPr>
          <w:p w14:paraId="40A4470F" w14:textId="7777777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006" w:rsidRPr="00960382" w14:paraId="0C6CF63F" w14:textId="77777777" w:rsidTr="00960382">
        <w:tc>
          <w:tcPr>
            <w:tcW w:w="1906" w:type="dxa"/>
          </w:tcPr>
          <w:p w14:paraId="4B0B36CC" w14:textId="2C28D6E9" w:rsidR="00BA4006" w:rsidRPr="00960382" w:rsidRDefault="00BA4006" w:rsidP="00BA400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9605A7">
              <w:rPr>
                <w:rFonts w:ascii="Arial" w:hAnsi="Arial" w:cs="Arial"/>
                <w:sz w:val="18"/>
                <w:szCs w:val="18"/>
              </w:rPr>
              <w:t>F21-20</w:t>
            </w:r>
            <w:r>
              <w:rPr>
                <w:rFonts w:ascii="Arial" w:hAnsi="Arial" w:cs="Arial"/>
                <w:sz w:val="18"/>
                <w:szCs w:val="18"/>
              </w:rPr>
              <w:t>0_L</w:t>
            </w:r>
            <w:r w:rsidRPr="00CD1985">
              <w:rPr>
                <w:rFonts w:ascii="Arial" w:hAnsi="Arial" w:cs="Arial"/>
                <w:sz w:val="18"/>
                <w:szCs w:val="18"/>
              </w:rPr>
              <w:t>everanser og dokumentasjon i prosjektering</w:t>
            </w:r>
            <w:r>
              <w:t xml:space="preserve"> </w:t>
            </w:r>
          </w:p>
        </w:tc>
        <w:tc>
          <w:tcPr>
            <w:tcW w:w="2213" w:type="dxa"/>
          </w:tcPr>
          <w:p w14:paraId="2F1B4348" w14:textId="034D00C8" w:rsidR="00BA4006" w:rsidRPr="00960382" w:rsidRDefault="00BA4006" w:rsidP="00BA400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09" w:type="dxa"/>
          </w:tcPr>
          <w:p w14:paraId="43F0EAD0" w14:textId="77777777" w:rsidR="00BA4006" w:rsidRPr="00960382" w:rsidRDefault="00BA4006" w:rsidP="00BA400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A4006" w:rsidRPr="00960382" w14:paraId="3CB81A2E" w14:textId="77777777" w:rsidTr="00960382">
        <w:tc>
          <w:tcPr>
            <w:tcW w:w="1906" w:type="dxa"/>
          </w:tcPr>
          <w:p w14:paraId="6B9DDD41" w14:textId="77777777" w:rsidR="00BA4006" w:rsidRPr="00960382" w:rsidRDefault="00BA4006" w:rsidP="00BA400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13" w:type="dxa"/>
          </w:tcPr>
          <w:p w14:paraId="4B2F89B4" w14:textId="3D5EDF3F" w:rsidR="00BA4006" w:rsidRPr="00960382" w:rsidRDefault="00BA4006" w:rsidP="00BA400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09" w:type="dxa"/>
          </w:tcPr>
          <w:p w14:paraId="79C2AEC8" w14:textId="77777777" w:rsidR="00BA4006" w:rsidRPr="00960382" w:rsidRDefault="00BA4006" w:rsidP="00BA4006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983B6F" w14:textId="77777777" w:rsidR="002C3598" w:rsidRPr="00185942" w:rsidRDefault="002C3598" w:rsidP="00D906E4">
      <w:pPr>
        <w:rPr>
          <w:rFonts w:ascii="Arial" w:hAnsi="Arial" w:cs="Arial"/>
        </w:rPr>
      </w:pPr>
    </w:p>
    <w:p w14:paraId="7352E8D5" w14:textId="77777777" w:rsidR="00FC06AC" w:rsidRDefault="00FC06AC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5B4679A8" w14:textId="65010613" w:rsidR="00D906E4" w:rsidRPr="00185942" w:rsidRDefault="00D906E4" w:rsidP="00D906E4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lastRenderedPageBreak/>
        <w:t xml:space="preserve">Tabell </w:t>
      </w:r>
      <w:r w:rsidR="00C06D11">
        <w:rPr>
          <w:rFonts w:ascii="Arial" w:hAnsi="Arial" w:cs="Arial"/>
        </w:rPr>
        <w:t>2.</w:t>
      </w:r>
      <w:r w:rsidR="001A01C6" w:rsidRPr="00185942">
        <w:rPr>
          <w:rFonts w:ascii="Arial" w:hAnsi="Arial" w:cs="Arial"/>
        </w:rPr>
        <w:t>4</w:t>
      </w:r>
      <w:r w:rsidR="00D37E7A" w:rsidRPr="00185942">
        <w:rPr>
          <w:rFonts w:ascii="Arial" w:hAnsi="Arial" w:cs="Arial"/>
        </w:rPr>
        <w:t xml:space="preserve"> 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Avtalte tilføyelser eller endringer av prosjektets informasjonsstandard</w:t>
      </w:r>
    </w:p>
    <w:tbl>
      <w:tblPr>
        <w:tblStyle w:val="Tabellrutenett"/>
        <w:tblW w:w="9634" w:type="dxa"/>
        <w:tblLook w:val="04A0" w:firstRow="1" w:lastRow="0" w:firstColumn="1" w:lastColumn="0" w:noHBand="0" w:noVBand="1"/>
      </w:tblPr>
      <w:tblGrid>
        <w:gridCol w:w="2108"/>
        <w:gridCol w:w="2495"/>
        <w:gridCol w:w="5031"/>
      </w:tblGrid>
      <w:tr w:rsidR="00960382" w:rsidRPr="00960382" w14:paraId="60BE6FA6" w14:textId="77777777" w:rsidTr="00960382">
        <w:tc>
          <w:tcPr>
            <w:tcW w:w="2108" w:type="dxa"/>
          </w:tcPr>
          <w:p w14:paraId="1E8C2A58" w14:textId="37429056" w:rsidR="00960382" w:rsidRPr="00960382" w:rsidRDefault="00960382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Prosjektets informasjonsstandard referanse</w:t>
            </w:r>
          </w:p>
        </w:tc>
        <w:tc>
          <w:tcPr>
            <w:tcW w:w="2495" w:type="dxa"/>
          </w:tcPr>
          <w:p w14:paraId="39B5F7FA" w14:textId="060699FA" w:rsidR="00960382" w:rsidRPr="00960382" w:rsidRDefault="00960382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Aksept av prosjektets informasjonsstandard (Ja/Nei)</w:t>
            </w:r>
          </w:p>
        </w:tc>
        <w:tc>
          <w:tcPr>
            <w:tcW w:w="5031" w:type="dxa"/>
          </w:tcPr>
          <w:p w14:paraId="38A55AE5" w14:textId="77777777" w:rsidR="00960382" w:rsidRDefault="00960382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Beskrivelse av avtalte tilføyelser eller endringer til prosjektets informasjonsstandard</w:t>
            </w:r>
          </w:p>
          <w:p w14:paraId="14F6F269" w14:textId="3A9CD9F6" w:rsidR="008E704D" w:rsidRPr="00960382" w:rsidRDefault="008E704D" w:rsidP="0096038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(Hvis ingen tilføyelser eller endring skriv «Ingen endringer»)</w:t>
            </w:r>
          </w:p>
        </w:tc>
      </w:tr>
      <w:tr w:rsidR="00960382" w:rsidRPr="00960382" w14:paraId="0B9A4F53" w14:textId="77777777" w:rsidTr="00960382">
        <w:tc>
          <w:tcPr>
            <w:tcW w:w="2108" w:type="dxa"/>
          </w:tcPr>
          <w:p w14:paraId="1837F8BC" w14:textId="0AC73FCA" w:rsidR="00960382" w:rsidRPr="00960382" w:rsidRDefault="00494BD9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MinReq</w:t>
            </w:r>
            <w:proofErr w:type="spellEnd"/>
            <w:r w:rsidR="00960382" w:rsidRPr="00960382">
              <w:rPr>
                <w:rFonts w:ascii="Arial" w:hAnsi="Arial" w:cs="Arial"/>
                <w:sz w:val="18"/>
                <w:szCs w:val="18"/>
              </w:rPr>
              <w:t xml:space="preserve">- </w:t>
            </w:r>
            <w:proofErr w:type="spellStart"/>
            <w:r w:rsidR="00960382" w:rsidRPr="00960382">
              <w:rPr>
                <w:sz w:val="18"/>
                <w:szCs w:val="18"/>
              </w:rPr>
              <w:t>Maskinvaliderbare</w:t>
            </w:r>
            <w:proofErr w:type="spellEnd"/>
            <w:r w:rsidR="00960382" w:rsidRPr="00960382">
              <w:rPr>
                <w:sz w:val="18"/>
                <w:szCs w:val="18"/>
              </w:rPr>
              <w:t xml:space="preserve"> kravsett </w:t>
            </w:r>
          </w:p>
        </w:tc>
        <w:tc>
          <w:tcPr>
            <w:tcW w:w="2495" w:type="dxa"/>
          </w:tcPr>
          <w:p w14:paraId="04CE146A" w14:textId="2D12D66A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1" w:type="dxa"/>
          </w:tcPr>
          <w:p w14:paraId="70F1E991" w14:textId="7777777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960382" w14:paraId="413779F7" w14:textId="77777777" w:rsidTr="00960382">
        <w:tc>
          <w:tcPr>
            <w:tcW w:w="2108" w:type="dxa"/>
          </w:tcPr>
          <w:p w14:paraId="6B2C8CD0" w14:textId="559349B1" w:rsidR="00960382" w:rsidRPr="00960382" w:rsidRDefault="00494BD9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SIMBA 2.1 </w:t>
            </w:r>
            <w:r w:rsidR="00960382" w:rsidRPr="00960382"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="00246EC9">
              <w:rPr>
                <w:rFonts w:ascii="Arial" w:hAnsi="Arial" w:cs="Arial"/>
                <w:sz w:val="18"/>
                <w:szCs w:val="18"/>
              </w:rPr>
              <w:t>Ikke-</w:t>
            </w:r>
            <w:proofErr w:type="spellStart"/>
            <w:r w:rsidR="00246EC9">
              <w:rPr>
                <w:rFonts w:ascii="Arial" w:hAnsi="Arial" w:cs="Arial"/>
                <w:sz w:val="18"/>
                <w:szCs w:val="18"/>
              </w:rPr>
              <w:t>maskinvaliderbare</w:t>
            </w:r>
            <w:proofErr w:type="spellEnd"/>
          </w:p>
        </w:tc>
        <w:tc>
          <w:tcPr>
            <w:tcW w:w="2495" w:type="dxa"/>
          </w:tcPr>
          <w:p w14:paraId="39E1C924" w14:textId="2E5458D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1" w:type="dxa"/>
          </w:tcPr>
          <w:p w14:paraId="25EE4771" w14:textId="7777777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0382" w:rsidRPr="00960382" w14:paraId="2794D8E6" w14:textId="77777777" w:rsidTr="00960382">
        <w:tc>
          <w:tcPr>
            <w:tcW w:w="2108" w:type="dxa"/>
          </w:tcPr>
          <w:p w14:paraId="05190586" w14:textId="7777777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95" w:type="dxa"/>
          </w:tcPr>
          <w:p w14:paraId="084ED040" w14:textId="7866F929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1" w:type="dxa"/>
          </w:tcPr>
          <w:p w14:paraId="5297E0B8" w14:textId="77777777" w:rsidR="00960382" w:rsidRPr="00960382" w:rsidRDefault="00960382" w:rsidP="00960382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0D17D2" w14:textId="77777777" w:rsidR="00A931DB" w:rsidRDefault="00A931DB" w:rsidP="002C3598">
      <w:pPr>
        <w:pStyle w:val="Tabelltittel"/>
        <w:jc w:val="left"/>
        <w:rPr>
          <w:rFonts w:ascii="Arial" w:hAnsi="Arial" w:cs="Arial"/>
        </w:rPr>
      </w:pPr>
    </w:p>
    <w:p w14:paraId="6F7C90C3" w14:textId="4BDDAA6A" w:rsidR="00D906E4" w:rsidRPr="00185942" w:rsidRDefault="00D906E4" w:rsidP="00D906E4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C06D11">
        <w:rPr>
          <w:rFonts w:ascii="Arial" w:hAnsi="Arial" w:cs="Arial"/>
        </w:rPr>
        <w:t>2.</w:t>
      </w:r>
      <w:r w:rsidR="001A01C6" w:rsidRPr="00185942">
        <w:rPr>
          <w:rFonts w:ascii="Arial" w:hAnsi="Arial" w:cs="Arial"/>
        </w:rPr>
        <w:t>5</w:t>
      </w:r>
      <w:r w:rsidR="00D37E7A" w:rsidRPr="00185942">
        <w:rPr>
          <w:rFonts w:ascii="Arial" w:hAnsi="Arial" w:cs="Arial"/>
        </w:rPr>
        <w:t xml:space="preserve"> 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Avtalt programvare, maskinvare og IT-infrastruktur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22"/>
        <w:gridCol w:w="2384"/>
        <w:gridCol w:w="2519"/>
        <w:gridCol w:w="2103"/>
      </w:tblGrid>
      <w:tr w:rsidR="00D906E4" w:rsidRPr="00960382" w14:paraId="2323FC5C" w14:textId="77777777" w:rsidTr="00621A50">
        <w:tc>
          <w:tcPr>
            <w:tcW w:w="2647" w:type="dxa"/>
          </w:tcPr>
          <w:p w14:paraId="18CA8E84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IKT løsning - Programvare, maskinvare, infrastruktur</w:t>
            </w:r>
          </w:p>
          <w:p w14:paraId="2DCA133B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(Navn og versjon)</w:t>
            </w:r>
          </w:p>
        </w:tc>
        <w:tc>
          <w:tcPr>
            <w:tcW w:w="2415" w:type="dxa"/>
          </w:tcPr>
          <w:p w14:paraId="3C507788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Formål i prosjekt</w:t>
            </w:r>
          </w:p>
        </w:tc>
        <w:tc>
          <w:tcPr>
            <w:tcW w:w="2550" w:type="dxa"/>
          </w:tcPr>
          <w:p w14:paraId="76065F9D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Ansvarlig part</w:t>
            </w:r>
          </w:p>
        </w:tc>
        <w:tc>
          <w:tcPr>
            <w:tcW w:w="2130" w:type="dxa"/>
          </w:tcPr>
          <w:p w14:paraId="6D8F079D" w14:textId="77777777" w:rsidR="00D906E4" w:rsidRPr="00960382" w:rsidRDefault="00D906E4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Brukes av</w:t>
            </w:r>
          </w:p>
        </w:tc>
      </w:tr>
      <w:tr w:rsidR="00D906E4" w:rsidRPr="00960382" w14:paraId="37982A2B" w14:textId="77777777" w:rsidTr="00621A50">
        <w:tc>
          <w:tcPr>
            <w:tcW w:w="2647" w:type="dxa"/>
          </w:tcPr>
          <w:p w14:paraId="369525AC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12D2FF92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43A32D79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661465F4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960382" w14:paraId="6040F389" w14:textId="77777777" w:rsidTr="00621A50">
        <w:tc>
          <w:tcPr>
            <w:tcW w:w="2647" w:type="dxa"/>
          </w:tcPr>
          <w:p w14:paraId="63967601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1E3A0205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326C44BF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7E961F6F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960382" w14:paraId="5AB6253A" w14:textId="77777777" w:rsidTr="00621A50">
        <w:tc>
          <w:tcPr>
            <w:tcW w:w="2647" w:type="dxa"/>
          </w:tcPr>
          <w:p w14:paraId="36CBC5AE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426B882A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325398F0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4C1EF552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06E4" w:rsidRPr="00960382" w14:paraId="2482314F" w14:textId="77777777" w:rsidTr="00621A50">
        <w:tc>
          <w:tcPr>
            <w:tcW w:w="2647" w:type="dxa"/>
          </w:tcPr>
          <w:p w14:paraId="18BF0521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5" w:type="dxa"/>
          </w:tcPr>
          <w:p w14:paraId="73347B68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0" w:type="dxa"/>
          </w:tcPr>
          <w:p w14:paraId="3F6F3C5E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296BB818" w14:textId="77777777" w:rsidR="00D906E4" w:rsidRPr="00960382" w:rsidRDefault="00D906E4" w:rsidP="00621A50">
            <w:pPr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A987A0" w14:textId="77777777" w:rsidR="00211977" w:rsidRPr="00A004D9" w:rsidRDefault="00211977" w:rsidP="00A004D9">
      <w:pPr>
        <w:spacing w:after="160" w:line="259" w:lineRule="auto"/>
        <w:rPr>
          <w:rFonts w:ascii="Arial" w:eastAsia="Times New Roman" w:hAnsi="Arial" w:cs="Arial"/>
          <w:b/>
          <w:bCs/>
        </w:rPr>
      </w:pPr>
    </w:p>
    <w:p w14:paraId="31E1FC5A" w14:textId="35C37EC8" w:rsidR="00D906E4" w:rsidRDefault="00D906E4" w:rsidP="00621A50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C06D11">
        <w:rPr>
          <w:rFonts w:ascii="Arial" w:hAnsi="Arial" w:cs="Arial"/>
        </w:rPr>
        <w:t>2.</w:t>
      </w:r>
      <w:r w:rsidR="00166EF9" w:rsidRPr="00185942">
        <w:rPr>
          <w:rFonts w:ascii="Arial" w:hAnsi="Arial" w:cs="Arial"/>
        </w:rPr>
        <w:t>6</w:t>
      </w:r>
      <w:r w:rsidR="00D37E7A" w:rsidRPr="00185942">
        <w:rPr>
          <w:rFonts w:ascii="Arial" w:hAnsi="Arial" w:cs="Arial"/>
        </w:rPr>
        <w:t xml:space="preserve"> — </w:t>
      </w:r>
      <w:r w:rsidR="00EA7163">
        <w:rPr>
          <w:rFonts w:ascii="Arial" w:hAnsi="Arial" w:cs="Arial"/>
        </w:rPr>
        <w:t>A</w:t>
      </w:r>
      <w:r w:rsidR="00EA7163" w:rsidRPr="00185942">
        <w:rPr>
          <w:rFonts w:ascii="Arial" w:hAnsi="Arial" w:cs="Arial"/>
        </w:rPr>
        <w:t>vtal</w:t>
      </w:r>
      <w:r w:rsidR="00EA7163">
        <w:rPr>
          <w:rFonts w:ascii="Arial" w:hAnsi="Arial" w:cs="Arial"/>
        </w:rPr>
        <w:t>t</w:t>
      </w:r>
      <w:r w:rsidR="00EA7163" w:rsidRPr="00185942">
        <w:rPr>
          <w:rFonts w:ascii="Arial" w:hAnsi="Arial" w:cs="Arial"/>
        </w:rPr>
        <w:t xml:space="preserve"> BEP</w:t>
      </w:r>
      <w:r w:rsidR="00EA7163"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Hovedplan for levering av informasjon (</w:t>
      </w:r>
      <w:r w:rsidR="00B513C6">
        <w:rPr>
          <w:rFonts w:ascii="Arial" w:hAnsi="Arial" w:cs="Arial"/>
        </w:rPr>
        <w:t xml:space="preserve">NS-EN ISO 19650 Master </w:t>
      </w:r>
      <w:proofErr w:type="spellStart"/>
      <w:r w:rsidR="00B513C6">
        <w:rPr>
          <w:rFonts w:ascii="Arial" w:hAnsi="Arial" w:cs="Arial"/>
        </w:rPr>
        <w:t>information</w:t>
      </w:r>
      <w:proofErr w:type="spellEnd"/>
      <w:r w:rsidR="00B513C6">
        <w:rPr>
          <w:rFonts w:ascii="Arial" w:hAnsi="Arial" w:cs="Arial"/>
        </w:rPr>
        <w:t xml:space="preserve"> </w:t>
      </w:r>
      <w:proofErr w:type="spellStart"/>
      <w:r w:rsidR="00B513C6">
        <w:rPr>
          <w:rFonts w:ascii="Arial" w:hAnsi="Arial" w:cs="Arial"/>
        </w:rPr>
        <w:t>delivery</w:t>
      </w:r>
      <w:proofErr w:type="spellEnd"/>
      <w:r w:rsidR="00B513C6">
        <w:rPr>
          <w:rFonts w:ascii="Arial" w:hAnsi="Arial" w:cs="Arial"/>
        </w:rPr>
        <w:t xml:space="preserve"> plan, </w:t>
      </w:r>
      <w:r w:rsidRPr="00185942">
        <w:rPr>
          <w:rFonts w:ascii="Arial" w:hAnsi="Arial" w:cs="Arial"/>
        </w:rPr>
        <w:t>MIDP)</w:t>
      </w:r>
    </w:p>
    <w:p w14:paraId="263F6A35" w14:textId="00320A3D" w:rsidR="00A54F3D" w:rsidRPr="00A54F3D" w:rsidRDefault="00A54F3D" w:rsidP="00621A50">
      <w:pPr>
        <w:pStyle w:val="Tabelltittel"/>
        <w:rPr>
          <w:rFonts w:ascii="Arial" w:hAnsi="Arial" w:cs="Arial"/>
          <w:b w:val="0"/>
          <w:bCs w:val="0"/>
          <w:i/>
          <w:iCs/>
          <w:color w:val="FF0000"/>
        </w:rPr>
      </w:pPr>
      <w:r w:rsidRPr="00A54F3D">
        <w:rPr>
          <w:rFonts w:ascii="Arial" w:hAnsi="Arial" w:cs="Arial"/>
          <w:b w:val="0"/>
          <w:bCs w:val="0"/>
          <w:i/>
          <w:iCs/>
          <w:color w:val="FF0000"/>
        </w:rPr>
        <w:t xml:space="preserve">Hvis plan for leveranser er beskrevet av et annet dokument i prosjektet slettes denne </w:t>
      </w:r>
      <w:r w:rsidR="00F84ADF" w:rsidRPr="00A54F3D">
        <w:rPr>
          <w:rFonts w:ascii="Arial" w:hAnsi="Arial" w:cs="Arial"/>
          <w:b w:val="0"/>
          <w:bCs w:val="0"/>
          <w:i/>
          <w:iCs/>
          <w:color w:val="FF0000"/>
        </w:rPr>
        <w:t>tabellen</w:t>
      </w:r>
      <w:r w:rsidRPr="00A54F3D">
        <w:rPr>
          <w:rFonts w:ascii="Arial" w:hAnsi="Arial" w:cs="Arial"/>
          <w:b w:val="0"/>
          <w:bCs w:val="0"/>
          <w:i/>
          <w:iCs/>
          <w:color w:val="FF0000"/>
        </w:rPr>
        <w:t xml:space="preserve">. </w:t>
      </w:r>
    </w:p>
    <w:tbl>
      <w:tblPr>
        <w:tblStyle w:val="Tabellrutenett"/>
        <w:tblW w:w="9634" w:type="dxa"/>
        <w:tblLayout w:type="fixed"/>
        <w:tblLook w:val="06A0" w:firstRow="1" w:lastRow="0" w:firstColumn="1" w:lastColumn="0" w:noHBand="1" w:noVBand="1"/>
      </w:tblPr>
      <w:tblGrid>
        <w:gridCol w:w="1605"/>
        <w:gridCol w:w="2007"/>
        <w:gridCol w:w="2007"/>
        <w:gridCol w:w="2007"/>
        <w:gridCol w:w="2008"/>
      </w:tblGrid>
      <w:tr w:rsidR="00E57AF5" w:rsidRPr="00960382" w14:paraId="5FEA2B67" w14:textId="77777777" w:rsidTr="00E57AF5">
        <w:trPr>
          <w:trHeight w:val="997"/>
        </w:trPr>
        <w:tc>
          <w:tcPr>
            <w:tcW w:w="1605" w:type="dxa"/>
          </w:tcPr>
          <w:p w14:paraId="354591C8" w14:textId="697C37FB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Referanse informasjonskrav (EIR)</w:t>
            </w:r>
          </w:p>
        </w:tc>
        <w:tc>
          <w:tcPr>
            <w:tcW w:w="2007" w:type="dxa"/>
          </w:tcPr>
          <w:p w14:paraId="34D64DAE" w14:textId="409DAE7F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Ansvarlig arbeidsgruppe</w:t>
            </w:r>
            <w:r w:rsidRPr="00960382" w:rsidDel="009841E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007" w:type="dxa"/>
          </w:tcPr>
          <w:p w14:paraId="1C6ECFCC" w14:textId="18308E73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Avhenger av</w:t>
            </w:r>
            <w:r w:rsidR="00700E68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2007" w:type="dxa"/>
          </w:tcPr>
          <w:p w14:paraId="622698CD" w14:textId="26E42AEF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Dato delt i felles datamiljø</w:t>
            </w:r>
          </w:p>
          <w:p w14:paraId="7DC0EC8D" w14:textId="77777777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08" w:type="dxa"/>
          </w:tcPr>
          <w:p w14:paraId="79B33571" w14:textId="282B702E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60382">
              <w:rPr>
                <w:rFonts w:ascii="Arial" w:hAnsi="Arial" w:cs="Arial"/>
                <w:b/>
                <w:sz w:val="18"/>
                <w:szCs w:val="18"/>
              </w:rPr>
              <w:t>Dato publisert i felles datamiljø</w:t>
            </w:r>
          </w:p>
          <w:p w14:paraId="11896B68" w14:textId="43B7B54D" w:rsidR="00E57AF5" w:rsidRPr="00960382" w:rsidRDefault="00E57AF5" w:rsidP="00621A50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57AF5" w:rsidRPr="00960382" w14:paraId="232E160E" w14:textId="77777777" w:rsidTr="00E57AF5">
        <w:trPr>
          <w:trHeight w:val="259"/>
        </w:trPr>
        <w:tc>
          <w:tcPr>
            <w:tcW w:w="1605" w:type="dxa"/>
          </w:tcPr>
          <w:p w14:paraId="358FF838" w14:textId="0CE3DC74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EIR01</w:t>
            </w:r>
          </w:p>
        </w:tc>
        <w:tc>
          <w:tcPr>
            <w:tcW w:w="2007" w:type="dxa"/>
          </w:tcPr>
          <w:p w14:paraId="761EBD67" w14:textId="460C3D68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1455103B" w14:textId="5443BF3C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1E5C6BFF" w14:textId="104222F5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5F037861" w14:textId="30FDB629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2C8C3FE7" w14:textId="77777777" w:rsidTr="00E57AF5">
        <w:trPr>
          <w:trHeight w:val="138"/>
        </w:trPr>
        <w:tc>
          <w:tcPr>
            <w:tcW w:w="1605" w:type="dxa"/>
          </w:tcPr>
          <w:p w14:paraId="3A10D161" w14:textId="1C8D121A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EIR02</w:t>
            </w:r>
          </w:p>
        </w:tc>
        <w:tc>
          <w:tcPr>
            <w:tcW w:w="2007" w:type="dxa"/>
          </w:tcPr>
          <w:p w14:paraId="77078BFC" w14:textId="1757F7E2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779232DC" w14:textId="664F9D71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3EB62CEA" w14:textId="1F06E36D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43F86D77" w14:textId="349A504A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42690A8D" w14:textId="77777777" w:rsidTr="00E57AF5">
        <w:trPr>
          <w:trHeight w:val="86"/>
        </w:trPr>
        <w:tc>
          <w:tcPr>
            <w:tcW w:w="1605" w:type="dxa"/>
          </w:tcPr>
          <w:p w14:paraId="1B7C5A4F" w14:textId="6AFC3F9E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EIR03</w:t>
            </w:r>
          </w:p>
        </w:tc>
        <w:tc>
          <w:tcPr>
            <w:tcW w:w="2007" w:type="dxa"/>
          </w:tcPr>
          <w:p w14:paraId="24908DDA" w14:textId="674E1684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589EB02C" w14:textId="3383EDFF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6198E12A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1D1825A6" w14:textId="1DED4BDC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7741378D" w14:textId="77777777" w:rsidTr="00E57AF5">
        <w:trPr>
          <w:trHeight w:val="60"/>
        </w:trPr>
        <w:tc>
          <w:tcPr>
            <w:tcW w:w="1605" w:type="dxa"/>
          </w:tcPr>
          <w:p w14:paraId="463FD738" w14:textId="1BFD0B7E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EIR04</w:t>
            </w:r>
          </w:p>
        </w:tc>
        <w:tc>
          <w:tcPr>
            <w:tcW w:w="2007" w:type="dxa"/>
          </w:tcPr>
          <w:p w14:paraId="4E0218EA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4182B0C9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4DC4D873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13B08DEB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04E0D374" w14:textId="77777777" w:rsidTr="00E57AF5">
        <w:trPr>
          <w:trHeight w:val="190"/>
        </w:trPr>
        <w:tc>
          <w:tcPr>
            <w:tcW w:w="1605" w:type="dxa"/>
          </w:tcPr>
          <w:p w14:paraId="243A1CC1" w14:textId="401CAE61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EIR05</w:t>
            </w:r>
          </w:p>
        </w:tc>
        <w:tc>
          <w:tcPr>
            <w:tcW w:w="2007" w:type="dxa"/>
          </w:tcPr>
          <w:p w14:paraId="64A3A074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744F7AFF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282E8851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1C3052AF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0BA68A57" w14:textId="77777777" w:rsidTr="00E57AF5">
        <w:trPr>
          <w:trHeight w:val="66"/>
        </w:trPr>
        <w:tc>
          <w:tcPr>
            <w:tcW w:w="1605" w:type="dxa"/>
          </w:tcPr>
          <w:p w14:paraId="50247ADE" w14:textId="0F15E0A8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EIR06</w:t>
            </w:r>
          </w:p>
        </w:tc>
        <w:tc>
          <w:tcPr>
            <w:tcW w:w="2007" w:type="dxa"/>
          </w:tcPr>
          <w:p w14:paraId="34ED52DE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0F90D562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4256D60F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185EE5E7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4878B51D" w14:textId="77777777" w:rsidTr="00E57AF5">
        <w:trPr>
          <w:trHeight w:val="240"/>
        </w:trPr>
        <w:tc>
          <w:tcPr>
            <w:tcW w:w="1605" w:type="dxa"/>
          </w:tcPr>
          <w:p w14:paraId="665C2483" w14:textId="59C8FC37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EIR07</w:t>
            </w:r>
          </w:p>
        </w:tc>
        <w:tc>
          <w:tcPr>
            <w:tcW w:w="2007" w:type="dxa"/>
          </w:tcPr>
          <w:p w14:paraId="0BEF7FEB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7E0B06A6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080B1BEC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2D3AEBE7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2137D836" w14:textId="77777777" w:rsidTr="00E57AF5">
        <w:trPr>
          <w:trHeight w:val="258"/>
        </w:trPr>
        <w:tc>
          <w:tcPr>
            <w:tcW w:w="1605" w:type="dxa"/>
          </w:tcPr>
          <w:p w14:paraId="6A5ED95A" w14:textId="766E47E3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EIR08</w:t>
            </w:r>
          </w:p>
        </w:tc>
        <w:tc>
          <w:tcPr>
            <w:tcW w:w="2007" w:type="dxa"/>
          </w:tcPr>
          <w:p w14:paraId="519390DE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252972FC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422CFB53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52B26775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0B8C48B4" w14:textId="77777777" w:rsidTr="00E57AF5">
        <w:trPr>
          <w:trHeight w:val="60"/>
        </w:trPr>
        <w:tc>
          <w:tcPr>
            <w:tcW w:w="1605" w:type="dxa"/>
          </w:tcPr>
          <w:p w14:paraId="5708AEA2" w14:textId="1FCDEB59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EIR09</w:t>
            </w:r>
          </w:p>
        </w:tc>
        <w:tc>
          <w:tcPr>
            <w:tcW w:w="2007" w:type="dxa"/>
          </w:tcPr>
          <w:p w14:paraId="0DFA8FD3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606C5098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365CB7E1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1E06F25B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606B43AA" w14:textId="77777777" w:rsidTr="00E57AF5">
        <w:trPr>
          <w:trHeight w:val="60"/>
        </w:trPr>
        <w:tc>
          <w:tcPr>
            <w:tcW w:w="1605" w:type="dxa"/>
          </w:tcPr>
          <w:p w14:paraId="5C283470" w14:textId="0E0FAE1F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EIR10</w:t>
            </w:r>
          </w:p>
        </w:tc>
        <w:tc>
          <w:tcPr>
            <w:tcW w:w="2007" w:type="dxa"/>
          </w:tcPr>
          <w:p w14:paraId="32418B11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1780E4A5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46D03CC6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3DB83F90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052294DE" w14:textId="77777777" w:rsidTr="00E57AF5">
        <w:trPr>
          <w:trHeight w:val="60"/>
        </w:trPr>
        <w:tc>
          <w:tcPr>
            <w:tcW w:w="1605" w:type="dxa"/>
          </w:tcPr>
          <w:p w14:paraId="6F8B729E" w14:textId="1AB5C3C5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EIR11</w:t>
            </w:r>
          </w:p>
        </w:tc>
        <w:tc>
          <w:tcPr>
            <w:tcW w:w="2007" w:type="dxa"/>
          </w:tcPr>
          <w:p w14:paraId="7D69B085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5AA5E63C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297E78D2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73EDCEC7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068A676C" w14:textId="77777777" w:rsidTr="00E57AF5">
        <w:trPr>
          <w:trHeight w:val="60"/>
        </w:trPr>
        <w:tc>
          <w:tcPr>
            <w:tcW w:w="1605" w:type="dxa"/>
          </w:tcPr>
          <w:p w14:paraId="38256230" w14:textId="06AE5967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EIR12</w:t>
            </w:r>
          </w:p>
        </w:tc>
        <w:tc>
          <w:tcPr>
            <w:tcW w:w="2007" w:type="dxa"/>
          </w:tcPr>
          <w:p w14:paraId="3781A8CB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04354A98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0B7B4A57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13DFAA06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5FC4D650" w14:textId="77777777" w:rsidTr="00E57AF5">
        <w:trPr>
          <w:trHeight w:val="60"/>
        </w:trPr>
        <w:tc>
          <w:tcPr>
            <w:tcW w:w="1605" w:type="dxa"/>
          </w:tcPr>
          <w:p w14:paraId="6EC51756" w14:textId="1D5EA05E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EIR13</w:t>
            </w:r>
          </w:p>
        </w:tc>
        <w:tc>
          <w:tcPr>
            <w:tcW w:w="2007" w:type="dxa"/>
          </w:tcPr>
          <w:p w14:paraId="6EA0F0C8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2F420951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136C2831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374EA962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52AE9AF4" w14:textId="77777777" w:rsidTr="00E57AF5">
        <w:trPr>
          <w:trHeight w:val="60"/>
        </w:trPr>
        <w:tc>
          <w:tcPr>
            <w:tcW w:w="1605" w:type="dxa"/>
          </w:tcPr>
          <w:p w14:paraId="41840697" w14:textId="0F7B68D9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EIR14</w:t>
            </w:r>
          </w:p>
        </w:tc>
        <w:tc>
          <w:tcPr>
            <w:tcW w:w="2007" w:type="dxa"/>
          </w:tcPr>
          <w:p w14:paraId="1E406635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279DD486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6CEEF2C7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25E4B98A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  <w:tr w:rsidR="00E57AF5" w:rsidRPr="00960382" w14:paraId="5B732D23" w14:textId="77777777" w:rsidTr="00E57AF5">
        <w:trPr>
          <w:trHeight w:val="60"/>
        </w:trPr>
        <w:tc>
          <w:tcPr>
            <w:tcW w:w="1605" w:type="dxa"/>
          </w:tcPr>
          <w:p w14:paraId="36A050B4" w14:textId="6C97808A" w:rsidR="00E57AF5" w:rsidRPr="000D69D8" w:rsidRDefault="00E57AF5" w:rsidP="00B963F3">
            <w:pPr>
              <w:pStyle w:val="Tablebody--"/>
              <w:spacing w:before="20" w:after="20"/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</w:pPr>
            <w:r w:rsidRPr="000D69D8">
              <w:rPr>
                <w:rFonts w:ascii="Arial" w:eastAsia="Times New Roman" w:hAnsi="Arial" w:cs="Arial"/>
                <w:color w:val="000000" w:themeColor="text1"/>
                <w:szCs w:val="18"/>
                <w:lang w:eastAsia="nb-NO"/>
              </w:rPr>
              <w:t>EIR16</w:t>
            </w:r>
          </w:p>
        </w:tc>
        <w:tc>
          <w:tcPr>
            <w:tcW w:w="2007" w:type="dxa"/>
          </w:tcPr>
          <w:p w14:paraId="4DDD01FD" w14:textId="77777777" w:rsidR="00E57AF5" w:rsidRPr="00960382" w:rsidDel="003B1D88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32A225D8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7" w:type="dxa"/>
          </w:tcPr>
          <w:p w14:paraId="1192AEA1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  <w:tc>
          <w:tcPr>
            <w:tcW w:w="2008" w:type="dxa"/>
          </w:tcPr>
          <w:p w14:paraId="43422430" w14:textId="77777777" w:rsidR="00E57AF5" w:rsidRPr="00960382" w:rsidRDefault="00E57AF5" w:rsidP="00B963F3">
            <w:pPr>
              <w:pStyle w:val="Tablebody--"/>
              <w:spacing w:before="20" w:after="20"/>
              <w:rPr>
                <w:rFonts w:cs="Calibri"/>
                <w:szCs w:val="18"/>
                <w:lang w:val="nb-NO"/>
              </w:rPr>
            </w:pPr>
          </w:p>
        </w:tc>
      </w:tr>
    </w:tbl>
    <w:p w14:paraId="372C1BB8" w14:textId="2F6BA007" w:rsidR="009479C4" w:rsidRDefault="00700E68" w:rsidP="009479C4">
      <w:pPr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1</w:t>
      </w:r>
      <w:r w:rsidR="009479C4" w:rsidRPr="00185942">
        <w:rPr>
          <w:rFonts w:cstheme="minorHAnsi"/>
          <w:sz w:val="16"/>
          <w:szCs w:val="16"/>
        </w:rPr>
        <w:t xml:space="preserve">. </w:t>
      </w:r>
      <w:r w:rsidR="008D3236">
        <w:rPr>
          <w:rFonts w:cstheme="minorHAnsi"/>
          <w:sz w:val="16"/>
          <w:szCs w:val="16"/>
        </w:rPr>
        <w:t>Beskriv hvilke f</w:t>
      </w:r>
      <w:r w:rsidR="009479C4" w:rsidRPr="00185942">
        <w:rPr>
          <w:rFonts w:cstheme="minorHAnsi"/>
          <w:sz w:val="16"/>
          <w:szCs w:val="16"/>
        </w:rPr>
        <w:t xml:space="preserve">orutgående leveranser som denne leveransen avhenger av. </w:t>
      </w:r>
    </w:p>
    <w:p w14:paraId="1D8FDE82" w14:textId="53C4131F" w:rsidR="00A34599" w:rsidRDefault="00A34599" w:rsidP="009479C4">
      <w:pPr>
        <w:rPr>
          <w:rFonts w:cstheme="minorHAnsi"/>
          <w:sz w:val="16"/>
          <w:szCs w:val="16"/>
        </w:rPr>
      </w:pPr>
    </w:p>
    <w:p w14:paraId="241E64D4" w14:textId="77777777" w:rsidR="00DD4727" w:rsidRDefault="00DD4727" w:rsidP="009479C4">
      <w:pPr>
        <w:rPr>
          <w:rFonts w:cstheme="minorHAnsi"/>
          <w:sz w:val="16"/>
          <w:szCs w:val="16"/>
        </w:rPr>
      </w:pPr>
    </w:p>
    <w:p w14:paraId="2394807F" w14:textId="77777777" w:rsidR="009362BC" w:rsidRDefault="009362BC" w:rsidP="00374DCA">
      <w:pPr>
        <w:pStyle w:val="Overskrift2"/>
        <w:numPr>
          <w:ilvl w:val="0"/>
          <w:numId w:val="11"/>
        </w:numPr>
        <w:rPr>
          <w:rFonts w:ascii="Arial" w:hAnsi="Arial" w:cs="Arial"/>
          <w:lang w:val="nb-NO"/>
        </w:rPr>
      </w:pPr>
      <w:bookmarkStart w:id="5" w:name="_Toc63323486"/>
      <w:bookmarkStart w:id="6" w:name="_Toc80602238"/>
      <w:r w:rsidRPr="00E1456B">
        <w:rPr>
          <w:rFonts w:ascii="Arial" w:hAnsi="Arial" w:cs="Arial"/>
          <w:lang w:val="nb-NO"/>
        </w:rPr>
        <w:t>Overordnet informasjon om prosjekt og modeller</w:t>
      </w:r>
      <w:bookmarkEnd w:id="5"/>
      <w:bookmarkEnd w:id="6"/>
    </w:p>
    <w:p w14:paraId="13123EFD" w14:textId="77777777" w:rsidR="009362BC" w:rsidRPr="009F7037" w:rsidRDefault="009362BC" w:rsidP="009362BC"/>
    <w:p w14:paraId="3E0721E3" w14:textId="7C0198D5" w:rsidR="009362BC" w:rsidRPr="00185942" w:rsidRDefault="009362BC" w:rsidP="009362BC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EA0C43">
        <w:rPr>
          <w:rFonts w:ascii="Arial" w:hAnsi="Arial" w:cs="Arial"/>
        </w:rPr>
        <w:t>3.1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Prosjektinformasjon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9362BC" w14:paraId="2C99007B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E139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Eiendomsnavn</w:t>
            </w:r>
            <w:r w:rsidRPr="00DD52B0">
              <w:rPr>
                <w:rFonts w:cstheme="minorHAns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26CB" w14:textId="77777777" w:rsidR="009362BC" w:rsidRDefault="009362BC" w:rsidP="00CF3F25">
            <w:pPr>
              <w:rPr>
                <w:sz w:val="20"/>
                <w:szCs w:val="20"/>
              </w:rPr>
            </w:pPr>
          </w:p>
        </w:tc>
      </w:tr>
      <w:tr w:rsidR="009362BC" w14:paraId="3015E9D3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3425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 w:rsidRPr="000B679A">
              <w:rPr>
                <w:rFonts w:cstheme="minorHAnsi"/>
                <w:sz w:val="20"/>
                <w:szCs w:val="20"/>
              </w:rPr>
              <w:t>Eiendomsnummer</w:t>
            </w:r>
            <w:r w:rsidRPr="000B679A">
              <w:rPr>
                <w:rFonts w:cstheme="minorHAnsi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188" w14:textId="77777777" w:rsidR="009362BC" w:rsidRDefault="009362BC" w:rsidP="00CF3F25">
            <w:pPr>
              <w:pStyle w:val="Listeavsnitt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9362BC" w14:paraId="01F26A83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1F10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Matrikkelnummer</w:t>
            </w:r>
            <w:r w:rsidRPr="00DD52B0">
              <w:rPr>
                <w:rFonts w:cstheme="minorHAns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99BA" w14:textId="77777777" w:rsidR="009362BC" w:rsidRDefault="009362BC" w:rsidP="00CF3F25">
            <w:pPr>
              <w:rPr>
                <w:sz w:val="20"/>
                <w:szCs w:val="20"/>
              </w:rPr>
            </w:pPr>
          </w:p>
        </w:tc>
      </w:tr>
      <w:tr w:rsidR="009362BC" w14:paraId="0E7F5EB2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CD352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Prosjektnavn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BF51" w14:textId="7F46454B" w:rsidR="009362BC" w:rsidRDefault="002E4247" w:rsidP="009A56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Tolletaten, kontrollstasjon Neiden</w:t>
            </w:r>
          </w:p>
        </w:tc>
      </w:tr>
      <w:tr w:rsidR="009362BC" w14:paraId="64A8A8AB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8517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Prosjektnummer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68F" w14:textId="732FE189" w:rsidR="009362BC" w:rsidRDefault="00BF50D2" w:rsidP="00BF50D2">
            <w:pPr>
              <w:rPr>
                <w:sz w:val="20"/>
                <w:szCs w:val="20"/>
              </w:rPr>
            </w:pPr>
            <w:r w:rsidRPr="009A56A6">
              <w:rPr>
                <w:sz w:val="20"/>
                <w:szCs w:val="20"/>
              </w:rPr>
              <w:t>12</w:t>
            </w:r>
            <w:r w:rsidR="002E4247">
              <w:rPr>
                <w:sz w:val="20"/>
                <w:szCs w:val="20"/>
              </w:rPr>
              <w:t>24201</w:t>
            </w:r>
          </w:p>
        </w:tc>
      </w:tr>
      <w:tr w:rsidR="009362BC" w14:paraId="2F1AEBA5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B9777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Prosjekteringsfase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86ED" w14:textId="77777777" w:rsidR="009362BC" w:rsidRDefault="009362BC" w:rsidP="00CF3F25">
            <w:pPr>
              <w:rPr>
                <w:sz w:val="20"/>
                <w:szCs w:val="20"/>
              </w:rPr>
            </w:pPr>
          </w:p>
        </w:tc>
      </w:tr>
      <w:tr w:rsidR="009362BC" w14:paraId="6C5CEFE5" w14:textId="77777777" w:rsidTr="00CF3F2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DF9A" w14:textId="77777777" w:rsidR="009362BC" w:rsidRDefault="009362BC" w:rsidP="00CF3F25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Kommentar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D570" w14:textId="77777777" w:rsidR="009362BC" w:rsidRDefault="009362BC" w:rsidP="00CF3F25">
            <w:pPr>
              <w:rPr>
                <w:sz w:val="20"/>
                <w:szCs w:val="20"/>
              </w:rPr>
            </w:pPr>
          </w:p>
        </w:tc>
      </w:tr>
    </w:tbl>
    <w:p w14:paraId="446C0599" w14:textId="77777777" w:rsidR="009362BC" w:rsidRPr="00DD52B0" w:rsidRDefault="009362BC" w:rsidP="009362BC">
      <w:pPr>
        <w:pStyle w:val="Fotnotetekst"/>
        <w:tabs>
          <w:tab w:val="left" w:pos="284"/>
        </w:tabs>
        <w:ind w:left="284" w:hanging="284"/>
        <w:rPr>
          <w:sz w:val="18"/>
          <w:szCs w:val="18"/>
        </w:rPr>
      </w:pPr>
      <w:r w:rsidRPr="00DD52B0">
        <w:rPr>
          <w:sz w:val="18"/>
          <w:szCs w:val="18"/>
        </w:rPr>
        <w:t>1.</w:t>
      </w:r>
      <w:r w:rsidRPr="00DD52B0">
        <w:rPr>
          <w:sz w:val="18"/>
          <w:szCs w:val="18"/>
        </w:rPr>
        <w:tab/>
        <w:t xml:space="preserve">Navnet på eiendommen ved overdragelse prosjekt. </w:t>
      </w:r>
    </w:p>
    <w:p w14:paraId="7F1F9D83" w14:textId="77777777" w:rsidR="009362BC" w:rsidRPr="00DD52B0" w:rsidRDefault="009362BC" w:rsidP="009362BC">
      <w:pPr>
        <w:pStyle w:val="Fotnotetekst"/>
        <w:tabs>
          <w:tab w:val="left" w:pos="284"/>
        </w:tabs>
        <w:ind w:left="284" w:hanging="284"/>
        <w:rPr>
          <w:sz w:val="18"/>
          <w:szCs w:val="18"/>
        </w:rPr>
      </w:pPr>
      <w:r w:rsidRPr="00DD52B0">
        <w:rPr>
          <w:sz w:val="18"/>
          <w:szCs w:val="18"/>
        </w:rPr>
        <w:t>2.</w:t>
      </w:r>
      <w:r w:rsidRPr="00DD52B0">
        <w:rPr>
          <w:sz w:val="18"/>
          <w:szCs w:val="18"/>
        </w:rPr>
        <w:tab/>
        <w:t xml:space="preserve">Nummer gitt av lokal myndighet ved ferdigstillelse av prosjekt. </w:t>
      </w:r>
    </w:p>
    <w:p w14:paraId="7AEAB01C" w14:textId="77777777" w:rsidR="009362BC" w:rsidRPr="00185942" w:rsidRDefault="009362BC" w:rsidP="009362BC">
      <w:pPr>
        <w:tabs>
          <w:tab w:val="left" w:pos="284"/>
        </w:tabs>
        <w:ind w:left="284" w:hanging="284"/>
      </w:pPr>
      <w:r w:rsidRPr="00DD52B0">
        <w:rPr>
          <w:sz w:val="18"/>
          <w:szCs w:val="18"/>
        </w:rPr>
        <w:t xml:space="preserve">3. </w:t>
      </w:r>
      <w:r>
        <w:rPr>
          <w:sz w:val="18"/>
          <w:szCs w:val="18"/>
        </w:rPr>
        <w:tab/>
      </w:r>
      <w:r w:rsidRPr="00DD52B0">
        <w:rPr>
          <w:sz w:val="18"/>
          <w:szCs w:val="18"/>
        </w:rPr>
        <w:t>Matrikkelnummeret</w:t>
      </w:r>
      <w:r>
        <w:rPr>
          <w:sz w:val="18"/>
          <w:szCs w:val="18"/>
        </w:rPr>
        <w:t xml:space="preserve"> består av et kommunenummer, gårds- og bruksnummer, og noen ganger også av et festenummer og/eller seksjonsnummer. Matrikkelnummer i henhold til Kartverket regler.</w:t>
      </w:r>
    </w:p>
    <w:p w14:paraId="18731663" w14:textId="77777777" w:rsidR="009362BC" w:rsidRPr="00185942" w:rsidRDefault="009362BC" w:rsidP="009362BC">
      <w:pPr>
        <w:spacing w:after="160" w:line="259" w:lineRule="auto"/>
      </w:pPr>
    </w:p>
    <w:p w14:paraId="122EA351" w14:textId="78598B4C" w:rsidR="009362BC" w:rsidRPr="00185942" w:rsidRDefault="009362BC" w:rsidP="009362BC">
      <w:pPr>
        <w:pStyle w:val="Tabelltittel"/>
        <w:rPr>
          <w:rFonts w:ascii="Arial" w:hAnsi="Arial" w:cs="Arial"/>
        </w:rPr>
      </w:pPr>
      <w:bookmarkStart w:id="7" w:name="_Toc505682105"/>
      <w:bookmarkStart w:id="8" w:name="_Toc511820004"/>
      <w:r w:rsidRPr="00185942">
        <w:rPr>
          <w:rFonts w:ascii="Arial" w:hAnsi="Arial" w:cs="Arial"/>
        </w:rPr>
        <w:t xml:space="preserve">Tabell </w:t>
      </w:r>
      <w:r w:rsidR="00EA0C43">
        <w:rPr>
          <w:rFonts w:ascii="Arial" w:hAnsi="Arial" w:cs="Arial"/>
        </w:rPr>
        <w:t>3.2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A</w:t>
      </w:r>
      <w:r w:rsidRPr="00185942">
        <w:rPr>
          <w:rFonts w:ascii="Arial" w:hAnsi="Arial" w:cs="Arial"/>
        </w:rPr>
        <w:t>vtal</w:t>
      </w:r>
      <w:r>
        <w:rPr>
          <w:rFonts w:ascii="Arial" w:hAnsi="Arial" w:cs="Arial"/>
        </w:rPr>
        <w:t>t</w:t>
      </w:r>
      <w:r w:rsidRPr="00185942">
        <w:rPr>
          <w:rFonts w:ascii="Arial" w:hAnsi="Arial" w:cs="Arial"/>
        </w:rPr>
        <w:t xml:space="preserve"> BEP</w:t>
      </w:r>
      <w:r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Kartsystemer</w:t>
      </w:r>
      <w:bookmarkEnd w:id="7"/>
      <w:bookmarkEnd w:id="8"/>
    </w:p>
    <w:p w14:paraId="223C1B9E" w14:textId="77777777" w:rsidR="009362BC" w:rsidRPr="00185942" w:rsidRDefault="009362BC" w:rsidP="009362BC">
      <w:pPr>
        <w:rPr>
          <w:rFonts w:ascii="Arial" w:hAnsi="Arial" w:cs="Arial"/>
        </w:rPr>
      </w:pPr>
      <w:r w:rsidRPr="00185942">
        <w:rPr>
          <w:lang w:eastAsia="nb-NO"/>
        </w:rPr>
        <w:t>Det skal leveres komplett sett av alle fagmodeller til arkiv for hver ferdigstilt prosjektfase for skisseprosjekt, forprosjekt, detaljprosjekt og som-bygget prosjekt. Ved en slik avlevering skal tabellen være oppdatert og leveres sammen med modell til arkiv.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6521"/>
      </w:tblGrid>
      <w:tr w:rsidR="009362BC" w:rsidRPr="00960382" w14:paraId="11284E39" w14:textId="77777777" w:rsidTr="00CF3F25">
        <w:tc>
          <w:tcPr>
            <w:tcW w:w="2972" w:type="dxa"/>
          </w:tcPr>
          <w:p w14:paraId="76FC30EC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Kartgrunnlag</w:t>
            </w: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14:paraId="43EDB43D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Beskrivelse</w:t>
            </w:r>
          </w:p>
        </w:tc>
      </w:tr>
      <w:tr w:rsidR="009362BC" w:rsidRPr="00960382" w14:paraId="17D47013" w14:textId="77777777" w:rsidTr="00CF3F25">
        <w:tc>
          <w:tcPr>
            <w:tcW w:w="2972" w:type="dxa"/>
          </w:tcPr>
          <w:p w14:paraId="524D8DD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Vertikal datum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6521" w:type="dxa"/>
          </w:tcPr>
          <w:p w14:paraId="04464BBE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24FE7179" w14:textId="77777777" w:rsidTr="00CF3F25">
        <w:tc>
          <w:tcPr>
            <w:tcW w:w="2972" w:type="dxa"/>
          </w:tcPr>
          <w:p w14:paraId="4BDC3748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Kartdatum, sone og projeksjon (NTM/UTM)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6521" w:type="dxa"/>
          </w:tcPr>
          <w:p w14:paraId="5A41AFB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445B512B" w14:textId="77777777" w:rsidTr="00CF3F25">
        <w:tc>
          <w:tcPr>
            <w:tcW w:w="2972" w:type="dxa"/>
          </w:tcPr>
          <w:p w14:paraId="5053E3B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Kartdata levert fra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6521" w:type="dxa"/>
          </w:tcPr>
          <w:p w14:paraId="3D536BCC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3A8A8B2D" w14:textId="77777777" w:rsidTr="00CF3F25">
        <w:tc>
          <w:tcPr>
            <w:tcW w:w="2972" w:type="dxa"/>
          </w:tcPr>
          <w:p w14:paraId="7E45B336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Dato kart</w:t>
            </w:r>
          </w:p>
        </w:tc>
        <w:tc>
          <w:tcPr>
            <w:tcW w:w="6521" w:type="dxa"/>
          </w:tcPr>
          <w:p w14:paraId="52F92197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DD.MM.ÅÅÅÅ</w:t>
            </w:r>
          </w:p>
        </w:tc>
      </w:tr>
    </w:tbl>
    <w:p w14:paraId="700A17B5" w14:textId="77777777" w:rsidR="009362BC" w:rsidRPr="00EA716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EA7163">
        <w:rPr>
          <w:rFonts w:cstheme="minorHAnsi"/>
          <w:i/>
          <w:iCs/>
          <w:color w:val="FF0000"/>
          <w:sz w:val="16"/>
          <w:szCs w:val="16"/>
        </w:rPr>
        <w:t>1. F.eks. NN2000</w:t>
      </w:r>
    </w:p>
    <w:p w14:paraId="4E3C7D34" w14:textId="77777777" w:rsidR="009362BC" w:rsidRPr="00EA716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EA7163">
        <w:rPr>
          <w:rFonts w:cstheme="minorHAnsi"/>
          <w:i/>
          <w:iCs/>
          <w:color w:val="FF0000"/>
          <w:sz w:val="16"/>
          <w:szCs w:val="16"/>
        </w:rPr>
        <w:t>2. F.eks. NTM sone 10 (basert på EUREF89)</w:t>
      </w:r>
    </w:p>
    <w:p w14:paraId="019C16E0" w14:textId="77777777" w:rsidR="009362BC" w:rsidRPr="00EA716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EA7163">
        <w:rPr>
          <w:rFonts w:cstheme="minorHAnsi"/>
          <w:i/>
          <w:iCs/>
          <w:color w:val="FF0000"/>
          <w:sz w:val="16"/>
          <w:szCs w:val="16"/>
        </w:rPr>
        <w:t xml:space="preserve">3. F.eks. </w:t>
      </w:r>
      <w:proofErr w:type="spellStart"/>
      <w:r w:rsidRPr="00EA7163">
        <w:rPr>
          <w:rFonts w:cstheme="minorHAnsi"/>
          <w:i/>
          <w:iCs/>
          <w:color w:val="FF0000"/>
          <w:sz w:val="16"/>
          <w:szCs w:val="16"/>
        </w:rPr>
        <w:t>Norkart</w:t>
      </w:r>
      <w:proofErr w:type="spellEnd"/>
    </w:p>
    <w:p w14:paraId="5C2640D4" w14:textId="77777777" w:rsidR="009362BC" w:rsidRPr="00185942" w:rsidRDefault="009362BC" w:rsidP="009362BC"/>
    <w:p w14:paraId="28ABF858" w14:textId="77777777" w:rsidR="001D6886" w:rsidRDefault="001D6886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4291DA5C" w14:textId="22AB8221" w:rsidR="009362BC" w:rsidRPr="00185942" w:rsidRDefault="009362BC" w:rsidP="009362BC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lastRenderedPageBreak/>
        <w:t xml:space="preserve">Tabell </w:t>
      </w:r>
      <w:r w:rsidR="00EA0C43">
        <w:rPr>
          <w:rFonts w:ascii="Arial" w:hAnsi="Arial" w:cs="Arial"/>
        </w:rPr>
        <w:t>3.3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A</w:t>
      </w:r>
      <w:r w:rsidRPr="00185942">
        <w:rPr>
          <w:rFonts w:ascii="Arial" w:hAnsi="Arial" w:cs="Arial"/>
        </w:rPr>
        <w:t>vtal</w:t>
      </w:r>
      <w:r>
        <w:rPr>
          <w:rFonts w:ascii="Arial" w:hAnsi="Arial" w:cs="Arial"/>
        </w:rPr>
        <w:t>t</w:t>
      </w:r>
      <w:r w:rsidRPr="00185942">
        <w:rPr>
          <w:rFonts w:ascii="Arial" w:hAnsi="Arial" w:cs="Arial"/>
        </w:rPr>
        <w:t xml:space="preserve"> BEP</w:t>
      </w:r>
      <w:r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Felles nullpunkt og referanser</w:t>
      </w:r>
    </w:p>
    <w:p w14:paraId="7072DC74" w14:textId="77777777" w:rsidR="009362BC" w:rsidRPr="00185942" w:rsidRDefault="009362BC" w:rsidP="009362BC">
      <w:pPr>
        <w:rPr>
          <w:lang w:eastAsia="nb-NO"/>
        </w:rPr>
      </w:pPr>
      <w:r w:rsidRPr="00185942">
        <w:t xml:space="preserve">Angi globale koordinater for prosjektets lokale nullpunkt samt eventuell rotasjon i </w:t>
      </w:r>
      <w:proofErr w:type="spellStart"/>
      <w:r w:rsidRPr="00185942">
        <w:t>view</w:t>
      </w:r>
      <w:proofErr w:type="spellEnd"/>
      <w:r w:rsidRPr="00185942">
        <w:t xml:space="preserve"> i proprietær </w:t>
      </w:r>
      <w:proofErr w:type="spellStart"/>
      <w:r w:rsidRPr="00185942">
        <w:t>modellfil</w:t>
      </w:r>
      <w:proofErr w:type="spellEnd"/>
      <w:r w:rsidRPr="00185942">
        <w:t xml:space="preserve">. </w:t>
      </w:r>
      <w:r w:rsidRPr="00185942">
        <w:rPr>
          <w:lang w:eastAsia="nb-NO"/>
        </w:rPr>
        <w:t xml:space="preserve">Det skal leveres komplett sett av alle fagmodeller til arkiv for hver ferdigstilt prosjektfase for skisseprosjekt, forprosjekt, detaljprosjekt og som-bygget prosjekt. Ved en slik avlevering skal tabellen være oppdatert og leveres sammen med modell til arkiv. </w:t>
      </w:r>
    </w:p>
    <w:p w14:paraId="0180309A" w14:textId="77777777" w:rsidR="009362BC" w:rsidRPr="00185942" w:rsidRDefault="009362BC" w:rsidP="009362BC">
      <w:pPr>
        <w:rPr>
          <w:rFonts w:cstheme="minorHAnsi"/>
          <w:lang w:eastAsia="nb-NO"/>
        </w:rPr>
      </w:pPr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6"/>
        <w:gridCol w:w="2202"/>
        <w:gridCol w:w="2268"/>
        <w:gridCol w:w="2150"/>
      </w:tblGrid>
      <w:tr w:rsidR="009362BC" w:rsidRPr="00960382" w14:paraId="0CA0021B" w14:textId="77777777" w:rsidTr="00CF3F25">
        <w:tc>
          <w:tcPr>
            <w:tcW w:w="2896" w:type="dxa"/>
          </w:tcPr>
          <w:p w14:paraId="2DD52B22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Kartgrunnlag</w:t>
            </w:r>
          </w:p>
        </w:tc>
        <w:tc>
          <w:tcPr>
            <w:tcW w:w="6620" w:type="dxa"/>
            <w:gridSpan w:val="3"/>
            <w:tcBorders>
              <w:bottom w:val="single" w:sz="4" w:space="0" w:color="auto"/>
            </w:tcBorders>
          </w:tcPr>
          <w:p w14:paraId="65E4911D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Beskrivelse</w:t>
            </w:r>
          </w:p>
        </w:tc>
      </w:tr>
      <w:tr w:rsidR="009362BC" w:rsidRPr="00960382" w14:paraId="2F681976" w14:textId="77777777" w:rsidTr="00CF3F25">
        <w:tc>
          <w:tcPr>
            <w:tcW w:w="2896" w:type="dxa"/>
          </w:tcPr>
          <w:p w14:paraId="717D8BA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Lokalt nullpunkt i kart</w:t>
            </w:r>
          </w:p>
        </w:tc>
        <w:tc>
          <w:tcPr>
            <w:tcW w:w="2202" w:type="dxa"/>
          </w:tcPr>
          <w:p w14:paraId="7862F781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proofErr w:type="spellStart"/>
            <w:r w:rsidRPr="00960382">
              <w:rPr>
                <w:rFonts w:cstheme="minorHAnsi"/>
                <w:sz w:val="18"/>
                <w:szCs w:val="18"/>
              </w:rPr>
              <w:t>X</w:t>
            </w:r>
            <w:proofErr w:type="spellEnd"/>
            <w:r w:rsidRPr="00960382">
              <w:rPr>
                <w:rFonts w:cstheme="minorHAnsi"/>
                <w:sz w:val="18"/>
                <w:szCs w:val="18"/>
              </w:rPr>
              <w:t xml:space="preserve"> (Ø):</w:t>
            </w:r>
          </w:p>
        </w:tc>
        <w:tc>
          <w:tcPr>
            <w:tcW w:w="2268" w:type="dxa"/>
          </w:tcPr>
          <w:p w14:paraId="07BE037B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Y (N):</w:t>
            </w:r>
          </w:p>
        </w:tc>
        <w:tc>
          <w:tcPr>
            <w:tcW w:w="2150" w:type="dxa"/>
          </w:tcPr>
          <w:p w14:paraId="1F9843A7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Z (H):</w:t>
            </w:r>
          </w:p>
        </w:tc>
      </w:tr>
      <w:tr w:rsidR="009362BC" w:rsidRPr="00960382" w14:paraId="5C303FD4" w14:textId="77777777" w:rsidTr="00CF3F25">
        <w:tc>
          <w:tcPr>
            <w:tcW w:w="2896" w:type="dxa"/>
          </w:tcPr>
          <w:p w14:paraId="47A59BC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>Rotasjon ift. nord</w:t>
            </w:r>
          </w:p>
        </w:tc>
        <w:tc>
          <w:tcPr>
            <w:tcW w:w="6620" w:type="dxa"/>
            <w:gridSpan w:val="3"/>
          </w:tcPr>
          <w:p w14:paraId="37553DCA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 xml:space="preserve">Rotasjon av modell er ikke tillatt. Rotasjon skal bare gjøres i modell </w:t>
            </w:r>
            <w:proofErr w:type="spellStart"/>
            <w:r w:rsidRPr="00960382">
              <w:rPr>
                <w:rFonts w:cstheme="minorHAnsi"/>
                <w:sz w:val="18"/>
                <w:szCs w:val="18"/>
              </w:rPr>
              <w:t>view</w:t>
            </w:r>
            <w:proofErr w:type="spellEnd"/>
            <w:r w:rsidRPr="00960382">
              <w:rPr>
                <w:rFonts w:cstheme="minorHAnsi"/>
                <w:sz w:val="18"/>
                <w:szCs w:val="18"/>
              </w:rPr>
              <w:t xml:space="preserve">. </w:t>
            </w:r>
          </w:p>
        </w:tc>
      </w:tr>
      <w:tr w:rsidR="009362BC" w:rsidRPr="00960382" w14:paraId="1D231602" w14:textId="77777777" w:rsidTr="00CF3F25">
        <w:tc>
          <w:tcPr>
            <w:tcW w:w="2896" w:type="dxa"/>
            <w:tcBorders>
              <w:bottom w:val="single" w:sz="4" w:space="0" w:color="auto"/>
            </w:tcBorders>
          </w:tcPr>
          <w:p w14:paraId="420D92DD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  <w:r w:rsidRPr="00960382">
              <w:rPr>
                <w:rFonts w:cstheme="minorHAnsi"/>
                <w:sz w:val="18"/>
                <w:szCs w:val="18"/>
              </w:rPr>
              <w:t xml:space="preserve">Vinkel og retning på rotasjon av modell </w:t>
            </w:r>
            <w:proofErr w:type="spellStart"/>
            <w:r w:rsidRPr="00960382">
              <w:rPr>
                <w:rFonts w:cstheme="minorHAnsi"/>
                <w:sz w:val="18"/>
                <w:szCs w:val="18"/>
              </w:rPr>
              <w:t>view</w:t>
            </w:r>
            <w:proofErr w:type="spellEnd"/>
            <w:r w:rsidRPr="00960382">
              <w:rPr>
                <w:rFonts w:cstheme="minorHAnsi"/>
                <w:sz w:val="18"/>
                <w:szCs w:val="18"/>
              </w:rPr>
              <w:t xml:space="preserve">. </w:t>
            </w:r>
          </w:p>
        </w:tc>
        <w:tc>
          <w:tcPr>
            <w:tcW w:w="6620" w:type="dxa"/>
            <w:gridSpan w:val="3"/>
            <w:tcBorders>
              <w:bottom w:val="single" w:sz="4" w:space="0" w:color="auto"/>
            </w:tcBorders>
          </w:tcPr>
          <w:p w14:paraId="1DC802E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  <w:highlight w:val="yellow"/>
              </w:rPr>
            </w:pPr>
          </w:p>
        </w:tc>
      </w:tr>
    </w:tbl>
    <w:p w14:paraId="7FCCE125" w14:textId="77777777" w:rsidR="00DD4727" w:rsidRDefault="00DD4727" w:rsidP="009362BC">
      <w:pPr>
        <w:rPr>
          <w:rFonts w:cstheme="minorHAnsi"/>
          <w:lang w:eastAsia="nb-NO"/>
        </w:rPr>
      </w:pPr>
    </w:p>
    <w:p w14:paraId="26441A4D" w14:textId="70AFB3DC" w:rsidR="003F23BA" w:rsidRPr="00185942" w:rsidRDefault="003F23BA" w:rsidP="003F23BA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EA0C43">
        <w:rPr>
          <w:rFonts w:ascii="Arial" w:hAnsi="Arial" w:cs="Arial"/>
        </w:rPr>
        <w:t>3.4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A</w:t>
      </w:r>
      <w:r w:rsidRPr="00185942">
        <w:rPr>
          <w:rFonts w:ascii="Arial" w:hAnsi="Arial" w:cs="Arial"/>
        </w:rPr>
        <w:t>vtal</w:t>
      </w:r>
      <w:r>
        <w:rPr>
          <w:rFonts w:ascii="Arial" w:hAnsi="Arial" w:cs="Arial"/>
        </w:rPr>
        <w:t>t</w:t>
      </w:r>
      <w:r w:rsidRPr="00185942">
        <w:rPr>
          <w:rFonts w:ascii="Arial" w:hAnsi="Arial" w:cs="Arial"/>
        </w:rPr>
        <w:t xml:space="preserve"> BEP</w:t>
      </w:r>
      <w:r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 xml:space="preserve">— </w:t>
      </w:r>
      <w:r>
        <w:rPr>
          <w:rFonts w:ascii="Arial" w:hAnsi="Arial" w:cs="Arial"/>
        </w:rPr>
        <w:t xml:space="preserve">Geometrisk </w:t>
      </w:r>
      <w:r w:rsidR="00EA6980">
        <w:rPr>
          <w:rFonts w:ascii="Arial" w:hAnsi="Arial" w:cs="Arial"/>
        </w:rPr>
        <w:t>figur prosjektorigo</w:t>
      </w:r>
    </w:p>
    <w:p w14:paraId="70328B70" w14:textId="77777777" w:rsidR="00EA6980" w:rsidRPr="003F23BA" w:rsidRDefault="003F23BA" w:rsidP="003F23BA">
      <w:r w:rsidRPr="003F23BA">
        <w:t xml:space="preserve">Valg av geometrisk figur pr fag for å representere prosjektorigo (f.eks. en «BIM-pyramide» eller «BIM-kjegle» i origo, med kjeglebiter pr fag, sammensatt blir det full kjegle) der topp-punktet ligger i prosjektorigo, og hvert fag får en sektor mellom 0 og 360 grader som de skal fylle sitt objekt av en avtalt </w:t>
      </w:r>
      <w:proofErr w:type="spellStart"/>
      <w:r w:rsidRPr="003F23BA">
        <w:t>objektklasse</w:t>
      </w:r>
      <w:proofErr w:type="spellEnd"/>
      <w:r w:rsidRPr="003F23BA">
        <w:t xml:space="preserve"> og med avtalt navngivning</w:t>
      </w:r>
      <w:r w:rsidR="00EA6980">
        <w:t xml:space="preserve">.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6980" w14:paraId="009D25F8" w14:textId="77777777" w:rsidTr="000E4B19">
        <w:trPr>
          <w:trHeight w:val="4009"/>
        </w:trPr>
        <w:tc>
          <w:tcPr>
            <w:tcW w:w="9628" w:type="dxa"/>
          </w:tcPr>
          <w:p w14:paraId="7D4CA685" w14:textId="343BDA91" w:rsidR="00EA6980" w:rsidRDefault="00692662" w:rsidP="003F23BA">
            <w:r>
              <w:rPr>
                <w:rFonts w:cstheme="minorHAnsi"/>
                <w:i/>
                <w:iCs/>
                <w:color w:val="FF0000"/>
                <w:sz w:val="18"/>
                <w:szCs w:val="18"/>
              </w:rPr>
              <w:t>Illustrasjon av</w:t>
            </w:r>
            <w:r w:rsidR="00EA6980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 hvordan </w:t>
            </w:r>
            <w:r>
              <w:rPr>
                <w:rFonts w:cstheme="minorHAnsi"/>
                <w:i/>
                <w:iCs/>
                <w:color w:val="FF0000"/>
                <w:sz w:val="18"/>
                <w:szCs w:val="18"/>
              </w:rPr>
              <w:t>geometrisk figur skal se ut i prosjekt</w:t>
            </w:r>
          </w:p>
        </w:tc>
      </w:tr>
    </w:tbl>
    <w:p w14:paraId="6B2AA7EB" w14:textId="77777777" w:rsidR="00DD4727" w:rsidRPr="00185942" w:rsidRDefault="00DD4727" w:rsidP="009362BC">
      <w:pPr>
        <w:rPr>
          <w:rFonts w:cstheme="minorHAnsi"/>
          <w:lang w:eastAsia="nb-NO"/>
        </w:rPr>
      </w:pPr>
    </w:p>
    <w:p w14:paraId="49581DCA" w14:textId="77777777" w:rsidR="003264EC" w:rsidRDefault="003264EC">
      <w:pPr>
        <w:spacing w:after="160" w:line="259" w:lineRule="auto"/>
        <w:rPr>
          <w:rFonts w:ascii="Arial" w:eastAsia="Times New Roman" w:hAnsi="Arial" w:cs="Arial"/>
          <w:b/>
          <w:bCs/>
        </w:rPr>
      </w:pPr>
      <w:r>
        <w:rPr>
          <w:rFonts w:ascii="Arial" w:hAnsi="Arial" w:cs="Arial"/>
        </w:rPr>
        <w:br w:type="page"/>
      </w:r>
    </w:p>
    <w:p w14:paraId="7FC15482" w14:textId="0DDF449E" w:rsidR="009362BC" w:rsidRPr="00185942" w:rsidRDefault="009362BC" w:rsidP="009362BC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lastRenderedPageBreak/>
        <w:t xml:space="preserve">Tabell </w:t>
      </w:r>
      <w:r w:rsidR="00EA0C43">
        <w:rPr>
          <w:rFonts w:ascii="Arial" w:hAnsi="Arial" w:cs="Arial"/>
        </w:rPr>
        <w:t>3.5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A</w:t>
      </w:r>
      <w:r w:rsidRPr="00185942">
        <w:rPr>
          <w:rFonts w:ascii="Arial" w:hAnsi="Arial" w:cs="Arial"/>
        </w:rPr>
        <w:t>vtal</w:t>
      </w:r>
      <w:r>
        <w:rPr>
          <w:rFonts w:ascii="Arial" w:hAnsi="Arial" w:cs="Arial"/>
        </w:rPr>
        <w:t>t</w:t>
      </w:r>
      <w:r w:rsidRPr="00185942">
        <w:rPr>
          <w:rFonts w:ascii="Arial" w:hAnsi="Arial" w:cs="Arial"/>
        </w:rPr>
        <w:t xml:space="preserve"> BEP</w:t>
      </w:r>
      <w:r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Strategi sammenstilling</w:t>
      </w:r>
    </w:p>
    <w:p w14:paraId="36D409B2" w14:textId="77777777" w:rsidR="009362BC" w:rsidRPr="00185942" w:rsidRDefault="009362BC" w:rsidP="009362BC">
      <w:r w:rsidRPr="00185942">
        <w:t xml:space="preserve">Angi prinsipp for hvordan fagmodeller eventuelt er oppdelt.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6798"/>
      </w:tblGrid>
      <w:tr w:rsidR="009362BC" w:rsidRPr="00960382" w14:paraId="229CFB44" w14:textId="77777777" w:rsidTr="00CF3F25">
        <w:tc>
          <w:tcPr>
            <w:tcW w:w="9628" w:type="dxa"/>
            <w:gridSpan w:val="3"/>
          </w:tcPr>
          <w:p w14:paraId="7F84BEE9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Beskriv prinsipp for oppdeling av modell</w:t>
            </w:r>
          </w:p>
        </w:tc>
      </w:tr>
      <w:tr w:rsidR="009362BC" w:rsidRPr="00960382" w14:paraId="753ED7F4" w14:textId="77777777" w:rsidTr="00CF3F25">
        <w:tc>
          <w:tcPr>
            <w:tcW w:w="9628" w:type="dxa"/>
            <w:gridSpan w:val="3"/>
          </w:tcPr>
          <w:p w14:paraId="7B6014AD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  <w:r w:rsidRPr="00960382">
              <w:rPr>
                <w:sz w:val="18"/>
                <w:szCs w:val="18"/>
                <w:lang w:eastAsia="nb-NO"/>
              </w:rPr>
              <w:t xml:space="preserve">Utfylles bare hvis modell er oppdelt. Hvis det bare finnes en fagmodell fra </w:t>
            </w:r>
          </w:p>
          <w:p w14:paraId="30061ACC" w14:textId="77777777" w:rsidR="009362BC" w:rsidRPr="00EA7163" w:rsidRDefault="009362BC" w:rsidP="00CF3F25">
            <w:pPr>
              <w:rPr>
                <w:rFonts w:cstheme="minorHAnsi"/>
                <w:i/>
                <w:iCs/>
                <w:sz w:val="18"/>
                <w:szCs w:val="18"/>
              </w:rPr>
            </w:pPr>
            <w:r w:rsidRPr="00EA7163">
              <w:rPr>
                <w:rFonts w:cstheme="minorHAnsi"/>
                <w:i/>
                <w:iCs/>
                <w:color w:val="FF0000"/>
                <w:sz w:val="18"/>
                <w:szCs w:val="18"/>
              </w:rPr>
              <w:t xml:space="preserve">F.eks. at modell er oppdelt i bygningsavsnitt, etasjer, bygg (campus) etc. </w:t>
            </w:r>
          </w:p>
        </w:tc>
      </w:tr>
      <w:tr w:rsidR="009362BC" w:rsidRPr="00960382" w14:paraId="5EFCDB4D" w14:textId="77777777" w:rsidTr="00CF3F25">
        <w:tc>
          <w:tcPr>
            <w:tcW w:w="1696" w:type="dxa"/>
          </w:tcPr>
          <w:p w14:paraId="06EF8F4D" w14:textId="77777777" w:rsidR="009362BC" w:rsidRPr="00960382" w:rsidRDefault="009362BC" w:rsidP="00CF3F25">
            <w:pPr>
              <w:jc w:val="center"/>
              <w:rPr>
                <w:b/>
                <w:sz w:val="18"/>
                <w:szCs w:val="18"/>
                <w:lang w:eastAsia="nb-NO"/>
              </w:rPr>
            </w:pPr>
            <w:r w:rsidRPr="00960382">
              <w:rPr>
                <w:b/>
                <w:sz w:val="18"/>
                <w:szCs w:val="18"/>
                <w:lang w:eastAsia="nb-NO"/>
              </w:rPr>
              <w:t>Fagmodell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1</w:t>
            </w:r>
          </w:p>
          <w:p w14:paraId="2F592091" w14:textId="77777777" w:rsidR="009362BC" w:rsidRPr="00960382" w:rsidRDefault="009362BC" w:rsidP="00CF3F25">
            <w:pPr>
              <w:jc w:val="center"/>
              <w:rPr>
                <w:sz w:val="18"/>
                <w:szCs w:val="18"/>
                <w:lang w:eastAsia="nb-NO"/>
              </w:rPr>
            </w:pPr>
            <w:r w:rsidRPr="00960382">
              <w:rPr>
                <w:sz w:val="18"/>
                <w:szCs w:val="18"/>
                <w:lang w:eastAsia="nb-NO"/>
              </w:rPr>
              <w:t>Fylles ut</w:t>
            </w:r>
          </w:p>
        </w:tc>
        <w:tc>
          <w:tcPr>
            <w:tcW w:w="1134" w:type="dxa"/>
          </w:tcPr>
          <w:p w14:paraId="094318DF" w14:textId="77777777" w:rsidR="009362BC" w:rsidRPr="00960382" w:rsidRDefault="009362BC" w:rsidP="00CF3F25">
            <w:pPr>
              <w:jc w:val="center"/>
              <w:rPr>
                <w:b/>
                <w:sz w:val="18"/>
                <w:szCs w:val="18"/>
                <w:lang w:eastAsia="nb-NO"/>
              </w:rPr>
            </w:pPr>
            <w:r w:rsidRPr="00960382">
              <w:rPr>
                <w:b/>
                <w:sz w:val="18"/>
                <w:szCs w:val="18"/>
                <w:lang w:eastAsia="nb-NO"/>
              </w:rPr>
              <w:t>Oppdelt</w:t>
            </w:r>
          </w:p>
          <w:p w14:paraId="6E1DCD58" w14:textId="77777777" w:rsidR="009362BC" w:rsidRPr="00960382" w:rsidRDefault="009362BC" w:rsidP="00CF3F25">
            <w:pPr>
              <w:jc w:val="center"/>
              <w:rPr>
                <w:sz w:val="18"/>
                <w:szCs w:val="18"/>
                <w:lang w:eastAsia="nb-NO"/>
              </w:rPr>
            </w:pPr>
            <w:r w:rsidRPr="00960382">
              <w:rPr>
                <w:sz w:val="18"/>
                <w:szCs w:val="18"/>
                <w:lang w:eastAsia="nb-NO"/>
              </w:rPr>
              <w:t>(ja/nei)</w:t>
            </w:r>
          </w:p>
        </w:tc>
        <w:tc>
          <w:tcPr>
            <w:tcW w:w="6798" w:type="dxa"/>
          </w:tcPr>
          <w:p w14:paraId="085B9ADD" w14:textId="77777777" w:rsidR="009362BC" w:rsidRPr="00960382" w:rsidRDefault="009362BC" w:rsidP="00CF3F25">
            <w:pPr>
              <w:jc w:val="center"/>
              <w:rPr>
                <w:b/>
                <w:sz w:val="18"/>
                <w:szCs w:val="18"/>
                <w:lang w:eastAsia="nb-NO"/>
              </w:rPr>
            </w:pPr>
            <w:r w:rsidRPr="00960382">
              <w:rPr>
                <w:b/>
                <w:sz w:val="18"/>
                <w:szCs w:val="18"/>
                <w:lang w:eastAsia="nb-NO"/>
              </w:rPr>
              <w:t>Oppdelingsprinsipp</w:t>
            </w:r>
            <w:r w:rsidRPr="00960382">
              <w:rPr>
                <w:sz w:val="18"/>
                <w:szCs w:val="18"/>
                <w:vertAlign w:val="superscript"/>
                <w:lang w:eastAsia="nb-NO"/>
              </w:rPr>
              <w:t>2</w:t>
            </w:r>
          </w:p>
          <w:p w14:paraId="3D50C75C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</w:tr>
      <w:tr w:rsidR="009362BC" w:rsidRPr="00960382" w14:paraId="159AF00B" w14:textId="77777777" w:rsidTr="00CF3F25">
        <w:tc>
          <w:tcPr>
            <w:tcW w:w="1696" w:type="dxa"/>
          </w:tcPr>
          <w:p w14:paraId="257612BC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B97024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  <w:tc>
          <w:tcPr>
            <w:tcW w:w="6798" w:type="dxa"/>
          </w:tcPr>
          <w:p w14:paraId="0E0FF79D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</w:tr>
      <w:tr w:rsidR="009362BC" w:rsidRPr="00960382" w14:paraId="72A109C8" w14:textId="77777777" w:rsidTr="00CF3F25">
        <w:tc>
          <w:tcPr>
            <w:tcW w:w="1696" w:type="dxa"/>
          </w:tcPr>
          <w:p w14:paraId="73F79DB3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69D5B5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  <w:tc>
          <w:tcPr>
            <w:tcW w:w="6798" w:type="dxa"/>
          </w:tcPr>
          <w:p w14:paraId="6038805B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</w:tr>
      <w:tr w:rsidR="009362BC" w:rsidRPr="00960382" w14:paraId="6BE0D7DE" w14:textId="77777777" w:rsidTr="00CF3F25">
        <w:tc>
          <w:tcPr>
            <w:tcW w:w="1696" w:type="dxa"/>
          </w:tcPr>
          <w:p w14:paraId="27013EFC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5DA10CD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  <w:tc>
          <w:tcPr>
            <w:tcW w:w="6798" w:type="dxa"/>
          </w:tcPr>
          <w:p w14:paraId="49C37EB6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</w:tr>
      <w:tr w:rsidR="009362BC" w:rsidRPr="00960382" w14:paraId="5F044947" w14:textId="77777777" w:rsidTr="00CF3F25">
        <w:tc>
          <w:tcPr>
            <w:tcW w:w="1696" w:type="dxa"/>
          </w:tcPr>
          <w:p w14:paraId="2BC651FE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4437F1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  <w:tc>
          <w:tcPr>
            <w:tcW w:w="6798" w:type="dxa"/>
          </w:tcPr>
          <w:p w14:paraId="3E22FB02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</w:tr>
      <w:tr w:rsidR="009362BC" w:rsidRPr="00960382" w14:paraId="44E18890" w14:textId="77777777" w:rsidTr="00CF3F25">
        <w:tc>
          <w:tcPr>
            <w:tcW w:w="1696" w:type="dxa"/>
          </w:tcPr>
          <w:p w14:paraId="427C028F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  <w:tc>
          <w:tcPr>
            <w:tcW w:w="1134" w:type="dxa"/>
          </w:tcPr>
          <w:p w14:paraId="2A7AF2A8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  <w:tc>
          <w:tcPr>
            <w:tcW w:w="6798" w:type="dxa"/>
          </w:tcPr>
          <w:p w14:paraId="49BBCE2E" w14:textId="77777777" w:rsidR="009362BC" w:rsidRPr="00960382" w:rsidRDefault="009362BC" w:rsidP="00CF3F25">
            <w:pPr>
              <w:rPr>
                <w:sz w:val="18"/>
                <w:szCs w:val="18"/>
                <w:lang w:eastAsia="nb-NO"/>
              </w:rPr>
            </w:pPr>
          </w:p>
        </w:tc>
      </w:tr>
    </w:tbl>
    <w:p w14:paraId="1B40CB97" w14:textId="77777777" w:rsidR="009362BC" w:rsidRPr="00CD6ED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CD6ED3">
        <w:rPr>
          <w:rFonts w:cstheme="minorHAnsi"/>
          <w:i/>
          <w:iCs/>
          <w:color w:val="FF0000"/>
          <w:sz w:val="16"/>
          <w:szCs w:val="16"/>
        </w:rPr>
        <w:t>1. F.eks. LARK, ARK, RIB, RIV rør, RIV ventilasjon, RIE elektro etc.</w:t>
      </w:r>
    </w:p>
    <w:p w14:paraId="1FCF1A14" w14:textId="77777777" w:rsidR="009362BC" w:rsidRPr="00CD6ED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CD6ED3">
        <w:rPr>
          <w:rFonts w:cstheme="minorHAnsi"/>
          <w:i/>
          <w:iCs/>
          <w:color w:val="FF0000"/>
          <w:sz w:val="16"/>
          <w:szCs w:val="16"/>
        </w:rPr>
        <w:t xml:space="preserve">2. </w:t>
      </w:r>
      <w:r w:rsidRPr="00CD6ED3">
        <w:rPr>
          <w:i/>
          <w:iCs/>
          <w:color w:val="FF0000"/>
          <w:sz w:val="18"/>
          <w:szCs w:val="18"/>
          <w:lang w:eastAsia="nb-NO"/>
        </w:rPr>
        <w:t xml:space="preserve">F.eks. pr. </w:t>
      </w:r>
      <w:r w:rsidRPr="00CD6ED3">
        <w:rPr>
          <w:rFonts w:cstheme="minorHAnsi"/>
          <w:i/>
          <w:iCs/>
          <w:color w:val="FF0000"/>
          <w:sz w:val="16"/>
          <w:szCs w:val="16"/>
        </w:rPr>
        <w:t>bygning, bygningsdel etc.</w:t>
      </w:r>
    </w:p>
    <w:p w14:paraId="294189BD" w14:textId="77777777" w:rsidR="003264EC" w:rsidRDefault="003264EC" w:rsidP="003264EC"/>
    <w:p w14:paraId="0ADCB5C6" w14:textId="547BB7A8" w:rsidR="009362BC" w:rsidRPr="00185942" w:rsidRDefault="009362BC" w:rsidP="009362BC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EA0C43">
        <w:rPr>
          <w:rFonts w:ascii="Arial" w:hAnsi="Arial" w:cs="Arial"/>
        </w:rPr>
        <w:t>3.6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A</w:t>
      </w:r>
      <w:r w:rsidRPr="00185942">
        <w:rPr>
          <w:rFonts w:ascii="Arial" w:hAnsi="Arial" w:cs="Arial"/>
        </w:rPr>
        <w:t>vtal</w:t>
      </w:r>
      <w:r>
        <w:rPr>
          <w:rFonts w:ascii="Arial" w:hAnsi="Arial" w:cs="Arial"/>
        </w:rPr>
        <w:t>t</w:t>
      </w:r>
      <w:r w:rsidRPr="00185942">
        <w:rPr>
          <w:rFonts w:ascii="Arial" w:hAnsi="Arial" w:cs="Arial"/>
        </w:rPr>
        <w:t xml:space="preserve"> BEP</w:t>
      </w:r>
      <w:r>
        <w:rPr>
          <w:rFonts w:ascii="Arial" w:hAnsi="Arial" w:cs="Arial"/>
        </w:rPr>
        <w:t xml:space="preserve"> </w:t>
      </w:r>
      <w:r w:rsidRPr="00185942">
        <w:rPr>
          <w:rFonts w:ascii="Arial" w:hAnsi="Arial" w:cs="Arial"/>
        </w:rPr>
        <w:t>— Etablerte modeller</w:t>
      </w:r>
    </w:p>
    <w:p w14:paraId="50363682" w14:textId="77777777" w:rsidR="009362BC" w:rsidRPr="00185942" w:rsidRDefault="009362BC" w:rsidP="009362BC">
      <w:pPr>
        <w:rPr>
          <w:lang w:eastAsia="nb-NO"/>
        </w:rPr>
      </w:pPr>
      <w:r w:rsidRPr="00185942">
        <w:rPr>
          <w:lang w:eastAsia="nb-NO"/>
        </w:rPr>
        <w:t xml:space="preserve">Utfylles løpende slik at prosjektet har oversikt over prosjektets modeller. </w:t>
      </w:r>
    </w:p>
    <w:p w14:paraId="4AD6014D" w14:textId="77777777" w:rsidR="009362BC" w:rsidRPr="00185942" w:rsidRDefault="009362BC" w:rsidP="009362BC">
      <w:pPr>
        <w:rPr>
          <w:lang w:eastAsia="nb-NO"/>
        </w:rPr>
      </w:pPr>
      <w:r w:rsidRPr="00185942">
        <w:rPr>
          <w:lang w:eastAsia="nb-NO"/>
        </w:rPr>
        <w:t xml:space="preserve">Det skal leveres komplett sett av alle fagmodeller til arkiv for hver ferdigstilt prosjektfase for skisseprosjekt, forprosjekt, detaljprosjekt og som-bygget prosjekt. Ved en slik avlevering skal tabellen være oppdatert og leveres sammen med modell til arkiv. </w:t>
      </w:r>
    </w:p>
    <w:p w14:paraId="0EFCCC47" w14:textId="77777777" w:rsidR="009362BC" w:rsidRPr="00185942" w:rsidRDefault="009362BC" w:rsidP="009362BC">
      <w:pPr>
        <w:rPr>
          <w:lang w:eastAsia="nb-NO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3118"/>
        <w:gridCol w:w="3119"/>
      </w:tblGrid>
      <w:tr w:rsidR="009362BC" w:rsidRPr="00960382" w14:paraId="288A87DB" w14:textId="77777777" w:rsidTr="00CF3F25">
        <w:tc>
          <w:tcPr>
            <w:tcW w:w="1555" w:type="dxa"/>
          </w:tcPr>
          <w:p w14:paraId="13358973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Fag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1</w:t>
            </w:r>
          </w:p>
          <w:p w14:paraId="07E6C976" w14:textId="77777777" w:rsidR="009362BC" w:rsidRPr="00960382" w:rsidRDefault="009362BC" w:rsidP="00CF3F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BCB6EB0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Modell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2</w:t>
            </w:r>
          </w:p>
          <w:p w14:paraId="06621FF8" w14:textId="77777777" w:rsidR="009362BC" w:rsidRPr="00960382" w:rsidRDefault="009362BC" w:rsidP="00CF3F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D713240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Navn proprietær modell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7AA1B430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60382">
              <w:rPr>
                <w:rFonts w:cstheme="minorHAnsi"/>
                <w:b/>
                <w:sz w:val="18"/>
                <w:szCs w:val="18"/>
              </w:rPr>
              <w:t>Navn IFC</w:t>
            </w:r>
            <w:r w:rsidRPr="00960382">
              <w:rPr>
                <w:rFonts w:cstheme="minorHAnsi"/>
                <w:sz w:val="18"/>
                <w:szCs w:val="18"/>
                <w:vertAlign w:val="superscript"/>
              </w:rPr>
              <w:t>4</w:t>
            </w:r>
          </w:p>
        </w:tc>
      </w:tr>
      <w:tr w:rsidR="009362BC" w:rsidRPr="00960382" w14:paraId="0225AE6C" w14:textId="77777777" w:rsidTr="00CF3F25">
        <w:tc>
          <w:tcPr>
            <w:tcW w:w="1555" w:type="dxa"/>
            <w:shd w:val="clear" w:color="auto" w:fill="FFFFFF" w:themeFill="background1"/>
          </w:tcPr>
          <w:p w14:paraId="658A9E1E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1E0E2A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B630C6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21DEF9E6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544A26E1" w14:textId="77777777" w:rsidTr="00CF3F25">
        <w:tc>
          <w:tcPr>
            <w:tcW w:w="1555" w:type="dxa"/>
            <w:shd w:val="clear" w:color="auto" w:fill="FFFFFF" w:themeFill="background1"/>
          </w:tcPr>
          <w:p w14:paraId="7AA10BB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F4C862B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5C3D9B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5832C6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1C08A6B1" w14:textId="77777777" w:rsidTr="00CF3F25">
        <w:tc>
          <w:tcPr>
            <w:tcW w:w="1555" w:type="dxa"/>
            <w:shd w:val="clear" w:color="auto" w:fill="FFFFFF" w:themeFill="background1"/>
          </w:tcPr>
          <w:p w14:paraId="3BC274E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E0CBD9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9D1BEEB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3E960348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6ED5836E" w14:textId="77777777" w:rsidTr="00CF3F25">
        <w:tc>
          <w:tcPr>
            <w:tcW w:w="1555" w:type="dxa"/>
            <w:shd w:val="clear" w:color="auto" w:fill="FFFFFF" w:themeFill="background1"/>
          </w:tcPr>
          <w:p w14:paraId="12EF9D5C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D7489B9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4AD433A1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9CD94E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7D5D722A" w14:textId="77777777" w:rsidTr="00CF3F25">
        <w:tc>
          <w:tcPr>
            <w:tcW w:w="1555" w:type="dxa"/>
            <w:shd w:val="clear" w:color="auto" w:fill="FFFFFF" w:themeFill="background1"/>
          </w:tcPr>
          <w:p w14:paraId="1020114B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944275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6A5035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37D6A23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5905C419" w14:textId="77777777" w:rsidTr="00CF3F25">
        <w:tc>
          <w:tcPr>
            <w:tcW w:w="1555" w:type="dxa"/>
            <w:shd w:val="clear" w:color="auto" w:fill="FFFFFF" w:themeFill="background1"/>
          </w:tcPr>
          <w:p w14:paraId="04F1B0F8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71EC96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32032F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054F94A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181E85DA" w14:textId="77777777" w:rsidTr="00CF3F25">
        <w:tc>
          <w:tcPr>
            <w:tcW w:w="1555" w:type="dxa"/>
            <w:shd w:val="clear" w:color="auto" w:fill="FFFFFF" w:themeFill="background1"/>
          </w:tcPr>
          <w:p w14:paraId="4D40DB39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C26F6B1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0DD2CE1A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6B39813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5C365196" w14:textId="77777777" w:rsidTr="00CF3F25">
        <w:tc>
          <w:tcPr>
            <w:tcW w:w="1555" w:type="dxa"/>
            <w:shd w:val="clear" w:color="auto" w:fill="FFFFFF" w:themeFill="background1"/>
          </w:tcPr>
          <w:p w14:paraId="6601CDA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E3AF76C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732EB2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27755B2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192779FB" w14:textId="77777777" w:rsidTr="00CF3F25">
        <w:tc>
          <w:tcPr>
            <w:tcW w:w="1555" w:type="dxa"/>
            <w:shd w:val="clear" w:color="auto" w:fill="FFFFFF" w:themeFill="background1"/>
          </w:tcPr>
          <w:p w14:paraId="2AE4DBB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CD7E08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6E68B31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41ACB1A2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7C3B5A99" w14:textId="77777777" w:rsidTr="00CF3F25">
        <w:tc>
          <w:tcPr>
            <w:tcW w:w="1555" w:type="dxa"/>
            <w:shd w:val="clear" w:color="auto" w:fill="FFFFFF" w:themeFill="background1"/>
          </w:tcPr>
          <w:p w14:paraId="1A7F5BC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F02FEB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8" w:type="dxa"/>
          </w:tcPr>
          <w:p w14:paraId="736B094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119" w:type="dxa"/>
          </w:tcPr>
          <w:p w14:paraId="6C510BB7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C0F87D0" w14:textId="77777777" w:rsidR="009362BC" w:rsidRPr="00185942" w:rsidRDefault="009362BC" w:rsidP="009362BC">
      <w:pPr>
        <w:rPr>
          <w:rFonts w:cstheme="minorHAnsi"/>
          <w:lang w:eastAsia="nb-NO"/>
        </w:rPr>
      </w:pPr>
    </w:p>
    <w:p w14:paraId="4AD9DD26" w14:textId="77777777" w:rsidR="009362BC" w:rsidRPr="00CD6ED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CD6ED3">
        <w:rPr>
          <w:rFonts w:cstheme="minorHAnsi"/>
          <w:i/>
          <w:iCs/>
          <w:color w:val="FF0000"/>
          <w:sz w:val="16"/>
          <w:szCs w:val="16"/>
        </w:rPr>
        <w:t>1. F.eks. LARK, ARK, RIB, RIV rør, RIV ventilasjon, RIE elektro etc.</w:t>
      </w:r>
    </w:p>
    <w:p w14:paraId="2305E98D" w14:textId="77777777" w:rsidR="009362BC" w:rsidRPr="00CD6ED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CD6ED3">
        <w:rPr>
          <w:rFonts w:cstheme="minorHAnsi"/>
          <w:i/>
          <w:iCs/>
          <w:color w:val="FF0000"/>
          <w:sz w:val="16"/>
          <w:szCs w:val="16"/>
        </w:rPr>
        <w:lastRenderedPageBreak/>
        <w:t>2. Beskriv kort hva modellen omfatter. F.eks. bygning, bygningsdel etc.</w:t>
      </w:r>
    </w:p>
    <w:p w14:paraId="34DD8B88" w14:textId="77777777" w:rsidR="009362BC" w:rsidRPr="00CD6ED3" w:rsidRDefault="009362BC" w:rsidP="009362BC">
      <w:pPr>
        <w:rPr>
          <w:rFonts w:cstheme="minorHAnsi"/>
          <w:i/>
          <w:iCs/>
          <w:color w:val="FF0000"/>
          <w:sz w:val="16"/>
          <w:szCs w:val="16"/>
        </w:rPr>
      </w:pPr>
      <w:r w:rsidRPr="00CD6ED3">
        <w:rPr>
          <w:rFonts w:cstheme="minorHAnsi"/>
          <w:i/>
          <w:iCs/>
          <w:color w:val="FF0000"/>
          <w:sz w:val="16"/>
          <w:szCs w:val="16"/>
        </w:rPr>
        <w:t xml:space="preserve">3. Navnet på filen inkl. format </w:t>
      </w:r>
      <w:proofErr w:type="gramStart"/>
      <w:r w:rsidRPr="00CD6ED3">
        <w:rPr>
          <w:rFonts w:cstheme="minorHAnsi"/>
          <w:i/>
          <w:iCs/>
          <w:color w:val="FF0000"/>
          <w:sz w:val="16"/>
          <w:szCs w:val="16"/>
        </w:rPr>
        <w:t>f.eks..</w:t>
      </w:r>
      <w:proofErr w:type="spellStart"/>
      <w:r w:rsidRPr="00CD6ED3">
        <w:rPr>
          <w:rFonts w:cstheme="minorHAnsi"/>
          <w:i/>
          <w:iCs/>
          <w:color w:val="FF0000"/>
          <w:sz w:val="16"/>
          <w:szCs w:val="16"/>
        </w:rPr>
        <w:t>rvt</w:t>
      </w:r>
      <w:proofErr w:type="spellEnd"/>
      <w:r w:rsidRPr="00CD6ED3">
        <w:rPr>
          <w:rFonts w:cstheme="minorHAnsi"/>
          <w:i/>
          <w:iCs/>
          <w:color w:val="FF0000"/>
          <w:sz w:val="16"/>
          <w:szCs w:val="16"/>
        </w:rPr>
        <w:t>, .</w:t>
      </w:r>
      <w:proofErr w:type="spellStart"/>
      <w:r w:rsidRPr="00CD6ED3">
        <w:rPr>
          <w:rFonts w:cstheme="minorHAnsi"/>
          <w:i/>
          <w:iCs/>
          <w:color w:val="FF0000"/>
          <w:sz w:val="16"/>
          <w:szCs w:val="16"/>
        </w:rPr>
        <w:t>dgn</w:t>
      </w:r>
      <w:proofErr w:type="spellEnd"/>
      <w:proofErr w:type="gramEnd"/>
      <w:r w:rsidRPr="00CD6ED3">
        <w:rPr>
          <w:rFonts w:cstheme="minorHAnsi"/>
          <w:i/>
          <w:iCs/>
          <w:color w:val="FF0000"/>
          <w:sz w:val="16"/>
          <w:szCs w:val="16"/>
        </w:rPr>
        <w:t xml:space="preserve"> etc. </w:t>
      </w:r>
    </w:p>
    <w:p w14:paraId="323EBAEC" w14:textId="77777777" w:rsidR="009362BC" w:rsidRPr="00CD6ED3" w:rsidRDefault="009362BC" w:rsidP="009362BC">
      <w:pPr>
        <w:rPr>
          <w:i/>
          <w:iCs/>
          <w:color w:val="FF0000"/>
        </w:rPr>
      </w:pPr>
      <w:r w:rsidRPr="00CD6ED3">
        <w:rPr>
          <w:rFonts w:cstheme="minorHAnsi"/>
          <w:i/>
          <w:iCs/>
          <w:color w:val="FF0000"/>
          <w:sz w:val="16"/>
          <w:szCs w:val="16"/>
        </w:rPr>
        <w:t>4. Navnet på filen inkl. format .</w:t>
      </w:r>
      <w:proofErr w:type="spellStart"/>
      <w:r w:rsidRPr="00CD6ED3">
        <w:rPr>
          <w:rFonts w:cstheme="minorHAnsi"/>
          <w:i/>
          <w:iCs/>
          <w:color w:val="FF0000"/>
          <w:sz w:val="16"/>
          <w:szCs w:val="16"/>
        </w:rPr>
        <w:t>ifc</w:t>
      </w:r>
      <w:proofErr w:type="spellEnd"/>
    </w:p>
    <w:p w14:paraId="2B95B365" w14:textId="77777777" w:rsidR="009362BC" w:rsidRDefault="009362BC" w:rsidP="009362BC">
      <w:pPr>
        <w:pStyle w:val="Overskrift2"/>
        <w:ind w:left="-6"/>
        <w:rPr>
          <w:rFonts w:ascii="Arial" w:hAnsi="Arial" w:cs="Arial"/>
          <w:lang w:val="nb-NO"/>
        </w:rPr>
      </w:pPr>
    </w:p>
    <w:p w14:paraId="2910045B" w14:textId="43F1072A" w:rsidR="009362BC" w:rsidRPr="00185942" w:rsidRDefault="009362BC" w:rsidP="009362BC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EA0C43">
        <w:rPr>
          <w:rFonts w:ascii="Arial" w:hAnsi="Arial" w:cs="Arial"/>
        </w:rPr>
        <w:t>3.7</w:t>
      </w:r>
      <w:r w:rsidRPr="00185942">
        <w:rPr>
          <w:rFonts w:ascii="Arial" w:hAnsi="Arial" w:cs="Arial"/>
        </w:rPr>
        <w:t xml:space="preserve"> — </w:t>
      </w:r>
      <w:r>
        <w:rPr>
          <w:rFonts w:ascii="Arial" w:hAnsi="Arial" w:cs="Arial"/>
        </w:rPr>
        <w:t>Etasjedeling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2126"/>
        <w:gridCol w:w="1276"/>
        <w:gridCol w:w="2410"/>
      </w:tblGrid>
      <w:tr w:rsidR="009362BC" w:rsidRPr="008C76ED" w14:paraId="1F148C1E" w14:textId="77777777" w:rsidTr="00CF3F25">
        <w:tc>
          <w:tcPr>
            <w:tcW w:w="1413" w:type="dxa"/>
          </w:tcPr>
          <w:p w14:paraId="6683E8A7" w14:textId="77777777" w:rsidR="009362BC" w:rsidRPr="008C76ED" w:rsidRDefault="009362BC" w:rsidP="00CF3F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76ED">
              <w:rPr>
                <w:rFonts w:ascii="Arial" w:hAnsi="Arial" w:cs="Arial"/>
                <w:b/>
                <w:sz w:val="18"/>
                <w:szCs w:val="18"/>
              </w:rPr>
              <w:t>Etasjenavn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D814773" w14:textId="77777777" w:rsidR="009362BC" w:rsidRPr="008C76ED" w:rsidRDefault="009362BC" w:rsidP="00CF3F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8C76ED">
              <w:rPr>
                <w:rFonts w:ascii="Arial" w:hAnsi="Arial" w:cs="Arial"/>
                <w:b/>
                <w:sz w:val="18"/>
                <w:szCs w:val="18"/>
              </w:rPr>
              <w:t>Kotehøyde</w:t>
            </w:r>
            <w:proofErr w:type="spellEnd"/>
          </w:p>
        </w:tc>
        <w:tc>
          <w:tcPr>
            <w:tcW w:w="2126" w:type="dxa"/>
          </w:tcPr>
          <w:p w14:paraId="139EFF7D" w14:textId="77777777" w:rsidR="009362BC" w:rsidRPr="008C76ED" w:rsidRDefault="009362BC" w:rsidP="00CF3F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76ED">
              <w:rPr>
                <w:rFonts w:ascii="Arial" w:hAnsi="Arial" w:cs="Arial"/>
                <w:b/>
                <w:sz w:val="18"/>
                <w:szCs w:val="18"/>
              </w:rPr>
              <w:t>Referansepunkt</w:t>
            </w:r>
          </w:p>
        </w:tc>
        <w:tc>
          <w:tcPr>
            <w:tcW w:w="1276" w:type="dxa"/>
          </w:tcPr>
          <w:p w14:paraId="55BC29DD" w14:textId="77777777" w:rsidR="009362BC" w:rsidRPr="008C76ED" w:rsidRDefault="009362BC" w:rsidP="00CF3F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76ED">
              <w:rPr>
                <w:rFonts w:ascii="Arial" w:hAnsi="Arial" w:cs="Arial"/>
                <w:b/>
                <w:sz w:val="18"/>
                <w:szCs w:val="18"/>
              </w:rPr>
              <w:t>Enhet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E9ED9C1" w14:textId="77777777" w:rsidR="009362BC" w:rsidRPr="008C76ED" w:rsidRDefault="009362BC" w:rsidP="00CF3F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C76ED">
              <w:rPr>
                <w:rFonts w:ascii="Arial" w:hAnsi="Arial" w:cs="Arial"/>
                <w:b/>
                <w:sz w:val="18"/>
                <w:szCs w:val="18"/>
              </w:rPr>
              <w:t>Etasjehøyde</w:t>
            </w:r>
          </w:p>
        </w:tc>
      </w:tr>
      <w:tr w:rsidR="009362BC" w:rsidRPr="008C76ED" w14:paraId="34C01BB2" w14:textId="77777777" w:rsidTr="00CF3F25">
        <w:tc>
          <w:tcPr>
            <w:tcW w:w="1413" w:type="dxa"/>
            <w:shd w:val="clear" w:color="auto" w:fill="FFFFFF" w:themeFill="background1"/>
          </w:tcPr>
          <w:p w14:paraId="72502DEB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Taketasje</w:t>
            </w:r>
          </w:p>
        </w:tc>
        <w:tc>
          <w:tcPr>
            <w:tcW w:w="2268" w:type="dxa"/>
          </w:tcPr>
          <w:p w14:paraId="08FE741B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4B8DA4C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29B48B5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7A41434F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1033CE46" w14:textId="77777777" w:rsidTr="00CF3F25">
        <w:tc>
          <w:tcPr>
            <w:tcW w:w="1413" w:type="dxa"/>
            <w:shd w:val="clear" w:color="auto" w:fill="FFFFFF" w:themeFill="background1"/>
          </w:tcPr>
          <w:p w14:paraId="48F34804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9</w:t>
            </w:r>
          </w:p>
        </w:tc>
        <w:tc>
          <w:tcPr>
            <w:tcW w:w="2268" w:type="dxa"/>
          </w:tcPr>
          <w:p w14:paraId="381E9ED1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BF77D8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28745D">
              <w:rPr>
                <w:rFonts w:ascii="Arial" w:hAnsi="Arial" w:cs="Arial"/>
                <w:i/>
                <w:color w:val="FF0000"/>
                <w:sz w:val="18"/>
                <w:szCs w:val="18"/>
              </w:rPr>
              <w:t>f.eks. O.K. ferdig dekke</w:t>
            </w:r>
          </w:p>
        </w:tc>
        <w:tc>
          <w:tcPr>
            <w:tcW w:w="1276" w:type="dxa"/>
          </w:tcPr>
          <w:p w14:paraId="11654AA0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75EC9598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035B0AB4" w14:textId="77777777" w:rsidTr="00CF3F25">
        <w:tc>
          <w:tcPr>
            <w:tcW w:w="1413" w:type="dxa"/>
            <w:shd w:val="clear" w:color="auto" w:fill="FFFFFF" w:themeFill="background1"/>
          </w:tcPr>
          <w:p w14:paraId="2E7D1631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8</w:t>
            </w:r>
          </w:p>
        </w:tc>
        <w:tc>
          <w:tcPr>
            <w:tcW w:w="2268" w:type="dxa"/>
          </w:tcPr>
          <w:p w14:paraId="0FC92993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34CA2BA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E0B8780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3B59E961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6C81579A" w14:textId="77777777" w:rsidTr="00CF3F25">
        <w:tc>
          <w:tcPr>
            <w:tcW w:w="1413" w:type="dxa"/>
            <w:shd w:val="clear" w:color="auto" w:fill="FFFFFF" w:themeFill="background1"/>
          </w:tcPr>
          <w:p w14:paraId="56B65469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7</w:t>
            </w:r>
          </w:p>
        </w:tc>
        <w:tc>
          <w:tcPr>
            <w:tcW w:w="2268" w:type="dxa"/>
          </w:tcPr>
          <w:p w14:paraId="2BD122C0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12EFB17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26364F1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4A24453F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53C9AC48" w14:textId="77777777" w:rsidTr="00CF3F25">
        <w:tc>
          <w:tcPr>
            <w:tcW w:w="1413" w:type="dxa"/>
            <w:shd w:val="clear" w:color="auto" w:fill="FFFFFF" w:themeFill="background1"/>
          </w:tcPr>
          <w:p w14:paraId="390AA75B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6</w:t>
            </w:r>
          </w:p>
        </w:tc>
        <w:tc>
          <w:tcPr>
            <w:tcW w:w="2268" w:type="dxa"/>
          </w:tcPr>
          <w:p w14:paraId="68C32400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48FAF4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07D02C26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583A688C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29429FF3" w14:textId="77777777" w:rsidTr="00CF3F25">
        <w:tc>
          <w:tcPr>
            <w:tcW w:w="1413" w:type="dxa"/>
            <w:shd w:val="clear" w:color="auto" w:fill="FFFFFF" w:themeFill="background1"/>
          </w:tcPr>
          <w:p w14:paraId="7AE335CC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5</w:t>
            </w:r>
          </w:p>
        </w:tc>
        <w:tc>
          <w:tcPr>
            <w:tcW w:w="2268" w:type="dxa"/>
          </w:tcPr>
          <w:p w14:paraId="7993C5AC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5134D59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08B1E88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341F2106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02A40BE7" w14:textId="77777777" w:rsidTr="00CF3F25">
        <w:tc>
          <w:tcPr>
            <w:tcW w:w="1413" w:type="dxa"/>
            <w:shd w:val="clear" w:color="auto" w:fill="FFFFFF" w:themeFill="background1"/>
          </w:tcPr>
          <w:p w14:paraId="7BFEECAA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4</w:t>
            </w:r>
          </w:p>
        </w:tc>
        <w:tc>
          <w:tcPr>
            <w:tcW w:w="2268" w:type="dxa"/>
          </w:tcPr>
          <w:p w14:paraId="7DCA2938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9C4619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93A178E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04A680B3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727FB436" w14:textId="77777777" w:rsidTr="00CF3F25">
        <w:tc>
          <w:tcPr>
            <w:tcW w:w="1413" w:type="dxa"/>
            <w:shd w:val="clear" w:color="auto" w:fill="FFFFFF" w:themeFill="background1"/>
          </w:tcPr>
          <w:p w14:paraId="6A694B39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3</w:t>
            </w:r>
          </w:p>
        </w:tc>
        <w:tc>
          <w:tcPr>
            <w:tcW w:w="2268" w:type="dxa"/>
          </w:tcPr>
          <w:p w14:paraId="6477AD4A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E3FC9B8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502A8FE1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0BDE8422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4060633F" w14:textId="77777777" w:rsidTr="00CF3F25">
        <w:tc>
          <w:tcPr>
            <w:tcW w:w="1413" w:type="dxa"/>
            <w:shd w:val="clear" w:color="auto" w:fill="FFFFFF" w:themeFill="background1"/>
          </w:tcPr>
          <w:p w14:paraId="28316DBC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2</w:t>
            </w:r>
          </w:p>
        </w:tc>
        <w:tc>
          <w:tcPr>
            <w:tcW w:w="2268" w:type="dxa"/>
          </w:tcPr>
          <w:p w14:paraId="0B4B915A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D13EB2E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30323A79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11FA0A0E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66A57CFC" w14:textId="77777777" w:rsidTr="00CF3F25">
        <w:tc>
          <w:tcPr>
            <w:tcW w:w="1413" w:type="dxa"/>
            <w:shd w:val="clear" w:color="auto" w:fill="FFFFFF" w:themeFill="background1"/>
          </w:tcPr>
          <w:p w14:paraId="4CCC4F83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Etasje 1</w:t>
            </w:r>
          </w:p>
        </w:tc>
        <w:tc>
          <w:tcPr>
            <w:tcW w:w="2268" w:type="dxa"/>
          </w:tcPr>
          <w:p w14:paraId="55133672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D1C95CB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CAB798B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49629972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0C5FB35B" w14:textId="77777777" w:rsidTr="00CF3F25">
        <w:tc>
          <w:tcPr>
            <w:tcW w:w="1413" w:type="dxa"/>
            <w:shd w:val="clear" w:color="auto" w:fill="FFFFFF" w:themeFill="background1"/>
          </w:tcPr>
          <w:p w14:paraId="75B8AFD4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Underetasje U1</w:t>
            </w:r>
          </w:p>
        </w:tc>
        <w:tc>
          <w:tcPr>
            <w:tcW w:w="2268" w:type="dxa"/>
          </w:tcPr>
          <w:p w14:paraId="493E4184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4643533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359D3F9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6825C767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62BC" w:rsidRPr="008C76ED" w14:paraId="2E8BA2CB" w14:textId="77777777" w:rsidTr="00CF3F25">
        <w:tc>
          <w:tcPr>
            <w:tcW w:w="1413" w:type="dxa"/>
            <w:shd w:val="clear" w:color="auto" w:fill="FFFFFF" w:themeFill="background1"/>
          </w:tcPr>
          <w:p w14:paraId="4E7063FA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  <w:r w:rsidRPr="008C76ED">
              <w:rPr>
                <w:rFonts w:ascii="Arial" w:hAnsi="Arial" w:cs="Arial"/>
                <w:sz w:val="18"/>
                <w:szCs w:val="18"/>
              </w:rPr>
              <w:t>Underetasje U2</w:t>
            </w:r>
          </w:p>
        </w:tc>
        <w:tc>
          <w:tcPr>
            <w:tcW w:w="2268" w:type="dxa"/>
          </w:tcPr>
          <w:p w14:paraId="48B85752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FAB509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470008B7" w14:textId="77777777" w:rsidR="009362BC" w:rsidRPr="0028745D" w:rsidRDefault="009362BC" w:rsidP="00CF3F25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8745D">
              <w:rPr>
                <w:rFonts w:ascii="Arial" w:hAnsi="Arial" w:cs="Arial"/>
                <w:color w:val="FF0000"/>
                <w:sz w:val="18"/>
                <w:szCs w:val="18"/>
              </w:rPr>
              <w:t>Millimeter</w:t>
            </w:r>
          </w:p>
        </w:tc>
        <w:tc>
          <w:tcPr>
            <w:tcW w:w="2410" w:type="dxa"/>
          </w:tcPr>
          <w:p w14:paraId="675B2447" w14:textId="77777777" w:rsidR="009362BC" w:rsidRPr="008C76ED" w:rsidRDefault="009362BC" w:rsidP="00CF3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DF107E9" w14:textId="6C53E467" w:rsidR="009362BC" w:rsidRDefault="009362BC" w:rsidP="009362BC">
      <w:pPr>
        <w:spacing w:after="160" w:line="259" w:lineRule="auto"/>
        <w:rPr>
          <w:rFonts w:ascii="Arial" w:hAnsi="Arial" w:cs="Arial"/>
        </w:rPr>
      </w:pPr>
    </w:p>
    <w:p w14:paraId="4A978B0E" w14:textId="36360578" w:rsidR="00D25541" w:rsidRPr="00C267F5" w:rsidRDefault="008F4C12" w:rsidP="00D25541">
      <w:pPr>
        <w:pStyle w:val="Overskrift2"/>
        <w:numPr>
          <w:ilvl w:val="1"/>
          <w:numId w:val="11"/>
        </w:numPr>
        <w:ind w:left="426"/>
        <w:rPr>
          <w:rFonts w:ascii="Arial" w:hAnsi="Arial" w:cs="Arial"/>
          <w:lang w:val="nb-NO"/>
        </w:rPr>
      </w:pPr>
      <w:bookmarkStart w:id="9" w:name="_Toc80602239"/>
      <w:r>
        <w:rPr>
          <w:rFonts w:ascii="Arial" w:hAnsi="Arial" w:cs="Arial"/>
          <w:lang w:val="nb-NO"/>
        </w:rPr>
        <w:t>A</w:t>
      </w:r>
      <w:r w:rsidR="00D25541" w:rsidRPr="00C267F5">
        <w:rPr>
          <w:rFonts w:ascii="Arial" w:hAnsi="Arial" w:cs="Arial"/>
          <w:lang w:val="nb-NO"/>
        </w:rPr>
        <w:t>ksenett</w:t>
      </w:r>
      <w:bookmarkEnd w:id="9"/>
    </w:p>
    <w:p w14:paraId="696E23B3" w14:textId="4BAEE385" w:rsidR="00D25541" w:rsidRDefault="008F4C12" w:rsidP="009362BC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Spesifiser aksenett som skal benyttes. </w:t>
      </w:r>
    </w:p>
    <w:p w14:paraId="37946985" w14:textId="77777777" w:rsidR="00D25541" w:rsidRDefault="00D25541" w:rsidP="009362BC">
      <w:pPr>
        <w:spacing w:after="160" w:line="259" w:lineRule="auto"/>
        <w:rPr>
          <w:rFonts w:ascii="Arial" w:hAnsi="Arial" w:cs="Arial"/>
        </w:rPr>
      </w:pPr>
    </w:p>
    <w:p w14:paraId="1267967D" w14:textId="77777777" w:rsidR="003264EC" w:rsidRDefault="003264EC">
      <w:pPr>
        <w:spacing w:after="160" w:line="259" w:lineRule="auto"/>
        <w:rPr>
          <w:rFonts w:ascii="Arial" w:eastAsiaTheme="majorEastAsia" w:hAnsi="Arial" w:cs="Arial"/>
          <w:b/>
          <w:color w:val="000000" w:themeColor="text2"/>
          <w:sz w:val="24"/>
          <w:szCs w:val="24"/>
        </w:rPr>
      </w:pPr>
      <w:bookmarkStart w:id="10" w:name="_Toc80602240"/>
      <w:r>
        <w:rPr>
          <w:rFonts w:ascii="Arial" w:hAnsi="Arial" w:cs="Arial"/>
        </w:rPr>
        <w:br w:type="page"/>
      </w:r>
    </w:p>
    <w:p w14:paraId="49C093BD" w14:textId="524DEC1B" w:rsidR="00992214" w:rsidRDefault="00643DB2" w:rsidP="00992214">
      <w:pPr>
        <w:pStyle w:val="Overskrift2"/>
        <w:numPr>
          <w:ilvl w:val="0"/>
          <w:numId w:val="11"/>
        </w:numPr>
        <w:rPr>
          <w:rFonts w:ascii="Arial" w:hAnsi="Arial" w:cs="Arial"/>
          <w:lang w:val="nb-NO"/>
        </w:rPr>
      </w:pPr>
      <w:r>
        <w:rPr>
          <w:rFonts w:ascii="Arial" w:hAnsi="Arial" w:cs="Arial"/>
          <w:lang w:val="nb-NO"/>
        </w:rPr>
        <w:lastRenderedPageBreak/>
        <w:t>Samhandling</w:t>
      </w:r>
      <w:bookmarkEnd w:id="10"/>
    </w:p>
    <w:p w14:paraId="6E0FF863" w14:textId="49DAA5E0" w:rsidR="00643DB2" w:rsidRDefault="00230924" w:rsidP="00643DB2">
      <w:pPr>
        <w:pStyle w:val="Overskrift2"/>
        <w:numPr>
          <w:ilvl w:val="1"/>
          <w:numId w:val="11"/>
        </w:numPr>
        <w:ind w:left="426"/>
        <w:rPr>
          <w:rFonts w:ascii="Arial" w:hAnsi="Arial" w:cs="Arial"/>
          <w:lang w:val="nb-NO"/>
        </w:rPr>
      </w:pPr>
      <w:bookmarkStart w:id="11" w:name="_Toc80602241"/>
      <w:r>
        <w:rPr>
          <w:rFonts w:ascii="Arial" w:hAnsi="Arial" w:cs="Arial"/>
          <w:lang w:val="nb-NO"/>
        </w:rPr>
        <w:t>Eksportoppsett til IFC</w:t>
      </w:r>
      <w:bookmarkEnd w:id="11"/>
    </w:p>
    <w:p w14:paraId="3EACF42B" w14:textId="00D64691" w:rsidR="004A7B34" w:rsidRPr="00AA2ACA" w:rsidRDefault="001E281B" w:rsidP="00C267F5">
      <w:pPr>
        <w:rPr>
          <w:i/>
          <w:iCs/>
          <w:color w:val="FF0000"/>
          <w:lang w:eastAsia="nb-NO"/>
        </w:rPr>
      </w:pPr>
      <w:r w:rsidRPr="00AA2ACA">
        <w:rPr>
          <w:i/>
          <w:iCs/>
          <w:color w:val="FF0000"/>
          <w:lang w:eastAsia="nb-NO"/>
        </w:rPr>
        <w:t>Beskriv hvilke e</w:t>
      </w:r>
      <w:r w:rsidR="004A7B34" w:rsidRPr="00AA2ACA">
        <w:rPr>
          <w:i/>
          <w:iCs/>
          <w:color w:val="FF0000"/>
          <w:lang w:eastAsia="nb-NO"/>
        </w:rPr>
        <w:t>ksportoppsett til IFC som skal følges i den enkelte programvare</w:t>
      </w:r>
      <w:r w:rsidR="00D25541" w:rsidRPr="00AA2ACA">
        <w:rPr>
          <w:i/>
          <w:iCs/>
          <w:color w:val="FF0000"/>
          <w:lang w:eastAsia="nb-NO"/>
        </w:rPr>
        <w:t xml:space="preserve">. </w:t>
      </w:r>
    </w:p>
    <w:p w14:paraId="2F5D183C" w14:textId="77777777" w:rsidR="00C267F5" w:rsidRPr="00C267F5" w:rsidRDefault="00C267F5" w:rsidP="00C267F5">
      <w:pPr>
        <w:pStyle w:val="Overskrift2"/>
        <w:numPr>
          <w:ilvl w:val="1"/>
          <w:numId w:val="11"/>
        </w:numPr>
        <w:ind w:left="426"/>
        <w:rPr>
          <w:rFonts w:ascii="Arial" w:hAnsi="Arial" w:cs="Arial"/>
          <w:lang w:val="nb-NO"/>
        </w:rPr>
      </w:pPr>
      <w:bookmarkStart w:id="12" w:name="_Toc80602242"/>
      <w:r w:rsidRPr="00C267F5">
        <w:rPr>
          <w:rFonts w:ascii="Arial" w:hAnsi="Arial" w:cs="Arial"/>
          <w:lang w:val="nb-NO"/>
        </w:rPr>
        <w:t>Samhandlingsplattform</w:t>
      </w:r>
      <w:bookmarkEnd w:id="12"/>
    </w:p>
    <w:p w14:paraId="3AFDD6BE" w14:textId="77777777" w:rsidR="001E281B" w:rsidRPr="00AA2ACA" w:rsidRDefault="001E281B" w:rsidP="00C267F5">
      <w:pPr>
        <w:rPr>
          <w:i/>
          <w:iCs/>
          <w:color w:val="FF0000"/>
          <w:lang w:eastAsia="nb-NO"/>
        </w:rPr>
      </w:pPr>
      <w:r w:rsidRPr="00AA2ACA">
        <w:rPr>
          <w:i/>
          <w:iCs/>
          <w:color w:val="FF0000"/>
          <w:lang w:eastAsia="nb-NO"/>
        </w:rPr>
        <w:t xml:space="preserve">Beskriv: </w:t>
      </w:r>
    </w:p>
    <w:p w14:paraId="114F8B89" w14:textId="13EB0A7B" w:rsidR="00D1496E" w:rsidRPr="00AA2ACA" w:rsidRDefault="00E1081F" w:rsidP="001E281B">
      <w:pPr>
        <w:pStyle w:val="Listeavsnitt"/>
        <w:numPr>
          <w:ilvl w:val="0"/>
          <w:numId w:val="27"/>
        </w:numPr>
        <w:rPr>
          <w:i/>
          <w:iCs/>
          <w:color w:val="FF0000"/>
          <w:lang w:eastAsia="nb-NO"/>
        </w:rPr>
      </w:pPr>
      <w:r w:rsidRPr="00AA2ACA">
        <w:rPr>
          <w:i/>
          <w:iCs/>
          <w:color w:val="FF0000"/>
          <w:lang w:eastAsia="nb-NO"/>
        </w:rPr>
        <w:t>N</w:t>
      </w:r>
      <w:r w:rsidR="004A7B34" w:rsidRPr="00AA2ACA">
        <w:rPr>
          <w:i/>
          <w:iCs/>
          <w:color w:val="FF0000"/>
          <w:lang w:eastAsia="nb-NO"/>
        </w:rPr>
        <w:t xml:space="preserve">avn </w:t>
      </w:r>
      <w:r w:rsidR="00D1496E" w:rsidRPr="00AA2ACA">
        <w:rPr>
          <w:i/>
          <w:iCs/>
          <w:color w:val="FF0000"/>
          <w:lang w:eastAsia="nb-NO"/>
        </w:rPr>
        <w:t xml:space="preserve">på og lenke til </w:t>
      </w:r>
      <w:r w:rsidRPr="00AA2ACA">
        <w:rPr>
          <w:i/>
          <w:iCs/>
          <w:color w:val="FF0000"/>
          <w:lang w:eastAsia="nb-NO"/>
        </w:rPr>
        <w:t xml:space="preserve">samhandlingsplattform samt annen informasjon </w:t>
      </w:r>
      <w:r w:rsidR="00444CC1" w:rsidRPr="00AA2ACA">
        <w:rPr>
          <w:i/>
          <w:iCs/>
          <w:color w:val="FF0000"/>
          <w:lang w:eastAsia="nb-NO"/>
        </w:rPr>
        <w:t xml:space="preserve">så alle vet hvordan de får tilgang. </w:t>
      </w:r>
    </w:p>
    <w:p w14:paraId="74F66007" w14:textId="77777777" w:rsidR="001E281B" w:rsidRPr="00AA2ACA" w:rsidRDefault="001E281B" w:rsidP="001E281B">
      <w:pPr>
        <w:pStyle w:val="Listeavsnitt"/>
        <w:numPr>
          <w:ilvl w:val="0"/>
          <w:numId w:val="27"/>
        </w:numPr>
        <w:rPr>
          <w:i/>
          <w:iCs/>
          <w:color w:val="FF0000"/>
        </w:rPr>
      </w:pPr>
      <w:r w:rsidRPr="00AA2ACA">
        <w:rPr>
          <w:rFonts w:eastAsiaTheme="majorEastAsia"/>
          <w:i/>
          <w:iCs/>
          <w:color w:val="FF0000"/>
        </w:rPr>
        <w:t xml:space="preserve">Filstruktur på </w:t>
      </w:r>
      <w:r w:rsidRPr="00AA2ACA">
        <w:rPr>
          <w:i/>
          <w:iCs/>
          <w:color w:val="FF0000"/>
        </w:rPr>
        <w:t>Samhandlingsplattform</w:t>
      </w:r>
    </w:p>
    <w:p w14:paraId="0C1FF65B" w14:textId="4A2F67A7" w:rsidR="004A7B34" w:rsidRPr="00AA2ACA" w:rsidRDefault="004A7B34" w:rsidP="001E281B">
      <w:pPr>
        <w:pStyle w:val="Listeavsnitt"/>
        <w:numPr>
          <w:ilvl w:val="0"/>
          <w:numId w:val="27"/>
        </w:numPr>
        <w:rPr>
          <w:i/>
          <w:iCs/>
          <w:color w:val="FF0000"/>
          <w:lang w:eastAsia="nb-NO"/>
        </w:rPr>
      </w:pPr>
      <w:r w:rsidRPr="00AA2ACA">
        <w:rPr>
          <w:i/>
          <w:iCs/>
          <w:color w:val="FF0000"/>
          <w:lang w:eastAsia="nb-NO"/>
        </w:rPr>
        <w:t xml:space="preserve">Varslingsrutiner for nye/reviderte filer på </w:t>
      </w:r>
      <w:r w:rsidR="00444CC1" w:rsidRPr="00AA2ACA">
        <w:rPr>
          <w:i/>
          <w:iCs/>
          <w:color w:val="FF0000"/>
          <w:lang w:eastAsia="nb-NO"/>
        </w:rPr>
        <w:t xml:space="preserve">samhandlingsplattform. </w:t>
      </w:r>
      <w:r w:rsidR="00C052E2" w:rsidRPr="00AA2ACA">
        <w:rPr>
          <w:i/>
          <w:iCs/>
          <w:color w:val="FF0000"/>
          <w:lang w:eastAsia="nb-NO"/>
        </w:rPr>
        <w:t xml:space="preserve">Hvem varsles, hvordan og hvem har ansvar. </w:t>
      </w:r>
    </w:p>
    <w:p w14:paraId="4D574B78" w14:textId="3E141CEA" w:rsidR="00444CC1" w:rsidRPr="00AA2ACA" w:rsidRDefault="00444CC1" w:rsidP="001E281B">
      <w:pPr>
        <w:pStyle w:val="Listeavsnitt"/>
        <w:numPr>
          <w:ilvl w:val="0"/>
          <w:numId w:val="27"/>
        </w:numPr>
        <w:rPr>
          <w:i/>
          <w:iCs/>
          <w:color w:val="FF0000"/>
          <w:lang w:eastAsia="nb-NO"/>
        </w:rPr>
      </w:pPr>
      <w:r w:rsidRPr="00AA2ACA">
        <w:rPr>
          <w:i/>
          <w:iCs/>
          <w:color w:val="FF0000"/>
          <w:lang w:eastAsia="nb-NO"/>
        </w:rPr>
        <w:t>Revisjonsh</w:t>
      </w:r>
      <w:r w:rsidR="00C052E2" w:rsidRPr="00AA2ACA">
        <w:rPr>
          <w:i/>
          <w:iCs/>
          <w:color w:val="FF0000"/>
          <w:lang w:eastAsia="nb-NO"/>
        </w:rPr>
        <w:t xml:space="preserve">åndtering. Etabler system så alle i prosjekt enkelt forstår, uten mulighet for </w:t>
      </w:r>
      <w:r w:rsidR="001775E5" w:rsidRPr="00AA2ACA">
        <w:rPr>
          <w:i/>
          <w:iCs/>
          <w:color w:val="FF0000"/>
          <w:lang w:eastAsia="nb-NO"/>
        </w:rPr>
        <w:t>misforståelser</w:t>
      </w:r>
      <w:r w:rsidR="00C052E2" w:rsidRPr="00AA2ACA">
        <w:rPr>
          <w:i/>
          <w:iCs/>
          <w:color w:val="FF0000"/>
          <w:lang w:eastAsia="nb-NO"/>
        </w:rPr>
        <w:t xml:space="preserve">, </w:t>
      </w:r>
      <w:r w:rsidR="001775E5" w:rsidRPr="00AA2ACA">
        <w:rPr>
          <w:i/>
          <w:iCs/>
          <w:color w:val="FF0000"/>
          <w:lang w:eastAsia="nb-NO"/>
        </w:rPr>
        <w:t xml:space="preserve">hvilke modellrevisjoner som gjelder. </w:t>
      </w:r>
    </w:p>
    <w:p w14:paraId="62C93807" w14:textId="27C0A80B" w:rsidR="009362BC" w:rsidRDefault="009362BC" w:rsidP="009362BC">
      <w:pPr>
        <w:spacing w:after="160" w:line="259" w:lineRule="auto"/>
        <w:rPr>
          <w:rFonts w:ascii="Arial" w:eastAsiaTheme="majorEastAsia" w:hAnsi="Arial" w:cs="Arial"/>
          <w:b/>
          <w:color w:val="000000" w:themeColor="text2"/>
          <w:sz w:val="24"/>
          <w:szCs w:val="24"/>
        </w:rPr>
      </w:pPr>
    </w:p>
    <w:p w14:paraId="5C776232" w14:textId="77777777" w:rsidR="009362BC" w:rsidRDefault="009362BC" w:rsidP="00374DCA">
      <w:pPr>
        <w:pStyle w:val="Overskrift2"/>
        <w:numPr>
          <w:ilvl w:val="0"/>
          <w:numId w:val="11"/>
        </w:numPr>
        <w:rPr>
          <w:rFonts w:ascii="Arial" w:hAnsi="Arial" w:cs="Arial"/>
          <w:lang w:val="nb-NO"/>
        </w:rPr>
      </w:pPr>
      <w:bookmarkStart w:id="13" w:name="_Toc63323487"/>
      <w:bookmarkStart w:id="14" w:name="_Toc80602243"/>
      <w:r w:rsidRPr="00026859">
        <w:rPr>
          <w:rFonts w:ascii="Arial" w:hAnsi="Arial" w:cs="Arial"/>
          <w:lang w:val="nb-NO"/>
        </w:rPr>
        <w:t>Omforente tillegg til eller endringer i BIM-kravdokument</w:t>
      </w:r>
      <w:bookmarkEnd w:id="13"/>
      <w:bookmarkEnd w:id="14"/>
    </w:p>
    <w:p w14:paraId="6AFF0974" w14:textId="455A4D4D" w:rsidR="009362BC" w:rsidRDefault="009362BC" w:rsidP="009362BC">
      <w:r>
        <w:t>I denne tabellen dokumenteres alle tillegg til og endringer i leveransekrav</w:t>
      </w:r>
      <w:r w:rsidR="005F72CF">
        <w:t xml:space="preserve"> etter at avtale er inngått</w:t>
      </w:r>
      <w:r>
        <w:t xml:space="preserve">. </w:t>
      </w:r>
    </w:p>
    <w:p w14:paraId="7881C482" w14:textId="1212CF98" w:rsidR="009362BC" w:rsidRPr="0086075B" w:rsidRDefault="009362BC" w:rsidP="009362BC">
      <w:pPr>
        <w:pStyle w:val="Tabelltittel"/>
        <w:rPr>
          <w:rFonts w:ascii="Arial" w:hAnsi="Arial" w:cs="Arial"/>
        </w:rPr>
      </w:pPr>
      <w:r w:rsidRPr="00185942">
        <w:rPr>
          <w:rFonts w:ascii="Arial" w:hAnsi="Arial" w:cs="Arial"/>
        </w:rPr>
        <w:t xml:space="preserve">Tabell </w:t>
      </w:r>
      <w:r w:rsidR="00EA0C43">
        <w:rPr>
          <w:rFonts w:ascii="Arial" w:hAnsi="Arial" w:cs="Arial"/>
        </w:rPr>
        <w:t>4.1</w:t>
      </w:r>
      <w:r w:rsidRPr="00185942">
        <w:rPr>
          <w:rFonts w:ascii="Arial" w:hAnsi="Arial" w:cs="Arial"/>
        </w:rPr>
        <w:t xml:space="preserve"> — </w:t>
      </w:r>
      <w:r>
        <w:t>Tillegg til og/eller endringer i leveransekrav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701"/>
        <w:gridCol w:w="1701"/>
        <w:gridCol w:w="2551"/>
        <w:gridCol w:w="2552"/>
      </w:tblGrid>
      <w:tr w:rsidR="009362BC" w:rsidRPr="00960382" w14:paraId="5EB78082" w14:textId="77777777" w:rsidTr="00CF3F25">
        <w:tc>
          <w:tcPr>
            <w:tcW w:w="988" w:type="dxa"/>
          </w:tcPr>
          <w:p w14:paraId="255CACF5" w14:textId="77777777" w:rsidR="009362BC" w:rsidRPr="00960382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Nr. </w:t>
            </w:r>
          </w:p>
          <w:p w14:paraId="6F64050C" w14:textId="77777777" w:rsidR="009362BC" w:rsidRPr="00960382" w:rsidRDefault="009362BC" w:rsidP="00CF3F25">
            <w:pPr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229997" w14:textId="77777777" w:rsidR="009362BC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Avtalt dato</w:t>
            </w:r>
          </w:p>
          <w:p w14:paraId="296B15FD" w14:textId="77777777" w:rsidR="009362BC" w:rsidRPr="0082001D" w:rsidRDefault="009362BC" w:rsidP="00CF3F2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2001D">
              <w:rPr>
                <w:rFonts w:cstheme="minorHAnsi"/>
                <w:bCs/>
                <w:sz w:val="18"/>
                <w:szCs w:val="18"/>
              </w:rPr>
              <w:t>(ÅÅÅÅ-MM-DD)</w:t>
            </w:r>
          </w:p>
        </w:tc>
        <w:tc>
          <w:tcPr>
            <w:tcW w:w="1701" w:type="dxa"/>
          </w:tcPr>
          <w:p w14:paraId="0C37668D" w14:textId="77777777" w:rsidR="009362BC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 xml:space="preserve">Referanse </w:t>
            </w:r>
          </w:p>
          <w:p w14:paraId="4465E851" w14:textId="77777777" w:rsidR="009362BC" w:rsidRPr="0082001D" w:rsidRDefault="009362BC" w:rsidP="00CF3F2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2001D">
              <w:rPr>
                <w:rFonts w:cstheme="minorHAnsi"/>
                <w:bCs/>
                <w:color w:val="000000" w:themeColor="text1"/>
                <w:sz w:val="18"/>
                <w:szCs w:val="18"/>
              </w:rPr>
              <w:t>(Gjelder hvis tillegg/endring er avtalt i annet dokument)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8E5501" w14:textId="77777777" w:rsidR="009362BC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Gjelder avtalt krav</w:t>
            </w:r>
          </w:p>
          <w:p w14:paraId="335FB838" w14:textId="77777777" w:rsidR="009362BC" w:rsidRPr="0082001D" w:rsidRDefault="009362BC" w:rsidP="00CF3F2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 w:rsidRPr="0082001D">
              <w:rPr>
                <w:rFonts w:cstheme="minorHAnsi"/>
                <w:bCs/>
                <w:sz w:val="18"/>
                <w:szCs w:val="18"/>
              </w:rPr>
              <w:t>(Utfylles ikke hvis kravet er nytt)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165A129" w14:textId="77777777" w:rsidR="009362BC" w:rsidRDefault="009362BC" w:rsidP="00CF3F25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cstheme="minorHAnsi"/>
                <w:b/>
                <w:sz w:val="18"/>
                <w:szCs w:val="18"/>
              </w:rPr>
              <w:t>Endring/tillegg</w:t>
            </w:r>
          </w:p>
          <w:p w14:paraId="7A2B004D" w14:textId="5B1F282D" w:rsidR="005F72CF" w:rsidRPr="005F72CF" w:rsidRDefault="005F72CF" w:rsidP="00CF3F25">
            <w:pPr>
              <w:jc w:val="center"/>
              <w:rPr>
                <w:rFonts w:cstheme="minorHAnsi"/>
                <w:bCs/>
                <w:sz w:val="18"/>
                <w:szCs w:val="18"/>
              </w:rPr>
            </w:pPr>
            <w:r>
              <w:rPr>
                <w:rFonts w:cstheme="minorHAnsi"/>
                <w:bCs/>
                <w:sz w:val="18"/>
                <w:szCs w:val="18"/>
              </w:rPr>
              <w:t>(</w:t>
            </w:r>
            <w:r w:rsidRPr="005F72CF">
              <w:rPr>
                <w:rFonts w:cstheme="minorHAnsi"/>
                <w:bCs/>
                <w:sz w:val="18"/>
                <w:szCs w:val="18"/>
              </w:rPr>
              <w:t>Beskriv hva endringen/tillegg omfatter</w:t>
            </w:r>
            <w:r>
              <w:rPr>
                <w:rFonts w:cstheme="minorHAnsi"/>
                <w:bCs/>
                <w:sz w:val="18"/>
                <w:szCs w:val="18"/>
              </w:rPr>
              <w:t>)</w:t>
            </w:r>
          </w:p>
        </w:tc>
      </w:tr>
      <w:tr w:rsidR="009362BC" w:rsidRPr="00960382" w14:paraId="3CBCC887" w14:textId="77777777" w:rsidTr="00CF3F25">
        <w:tc>
          <w:tcPr>
            <w:tcW w:w="988" w:type="dxa"/>
            <w:shd w:val="clear" w:color="auto" w:fill="FFFFFF" w:themeFill="background1"/>
          </w:tcPr>
          <w:p w14:paraId="40C9E2DA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C10A70E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5E5801A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070523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00FE479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6538442F" w14:textId="77777777" w:rsidTr="00CF3F25">
        <w:tc>
          <w:tcPr>
            <w:tcW w:w="988" w:type="dxa"/>
            <w:shd w:val="clear" w:color="auto" w:fill="FFFFFF" w:themeFill="background1"/>
          </w:tcPr>
          <w:p w14:paraId="3165C35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0330A7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6E46EB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AA36D74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5AAACAF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67F8974C" w14:textId="77777777" w:rsidTr="00CF3F25">
        <w:tc>
          <w:tcPr>
            <w:tcW w:w="988" w:type="dxa"/>
            <w:shd w:val="clear" w:color="auto" w:fill="FFFFFF" w:themeFill="background1"/>
          </w:tcPr>
          <w:p w14:paraId="3A9CA79A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6D6815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E2C712C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</w:tcPr>
          <w:p w14:paraId="59FE6FE9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11183010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9362BC" w:rsidRPr="00960382" w14:paraId="763EED5A" w14:textId="77777777" w:rsidTr="00CF3F25">
        <w:tc>
          <w:tcPr>
            <w:tcW w:w="988" w:type="dxa"/>
            <w:shd w:val="clear" w:color="auto" w:fill="FFFFFF" w:themeFill="background1"/>
          </w:tcPr>
          <w:p w14:paraId="46D1355F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2F95387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2064FF7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1" w:type="dxa"/>
          </w:tcPr>
          <w:p w14:paraId="17367C1E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52" w:type="dxa"/>
          </w:tcPr>
          <w:p w14:paraId="20444605" w14:textId="77777777" w:rsidR="009362BC" w:rsidRPr="00960382" w:rsidRDefault="009362BC" w:rsidP="00CF3F25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4D95D765" w14:textId="77777777" w:rsidR="00A34599" w:rsidRPr="00185942" w:rsidRDefault="00A34599" w:rsidP="009479C4">
      <w:pPr>
        <w:rPr>
          <w:rFonts w:cstheme="minorHAnsi"/>
          <w:sz w:val="16"/>
          <w:szCs w:val="16"/>
        </w:rPr>
      </w:pPr>
    </w:p>
    <w:sectPr w:rsidR="00A34599" w:rsidRPr="00185942" w:rsidSect="00C7715E">
      <w:headerReference w:type="even" r:id="rId14"/>
      <w:headerReference w:type="default" r:id="rId15"/>
      <w:pgSz w:w="11906" w:h="16838" w:code="9"/>
      <w:pgMar w:top="1134" w:right="1134" w:bottom="992" w:left="1134" w:header="107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ADA97" w14:textId="77777777" w:rsidR="00AF26E1" w:rsidRDefault="00AF26E1" w:rsidP="00E03C31">
      <w:pPr>
        <w:spacing w:line="240" w:lineRule="auto"/>
      </w:pPr>
      <w:r>
        <w:separator/>
      </w:r>
    </w:p>
  </w:endnote>
  <w:endnote w:type="continuationSeparator" w:id="0">
    <w:p w14:paraId="775C0D25" w14:textId="77777777" w:rsidR="00AF26E1" w:rsidRDefault="00AF26E1" w:rsidP="00E03C31">
      <w:pPr>
        <w:spacing w:line="240" w:lineRule="auto"/>
      </w:pPr>
      <w:r>
        <w:continuationSeparator/>
      </w:r>
    </w:p>
  </w:endnote>
  <w:endnote w:type="continuationNotice" w:id="1">
    <w:p w14:paraId="0EEDBBF0" w14:textId="77777777" w:rsidR="00AF26E1" w:rsidRDefault="00AF26E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F56FE1" w14:textId="77777777" w:rsidR="00AF26E1" w:rsidRDefault="00AF26E1" w:rsidP="00E03C31">
      <w:pPr>
        <w:spacing w:line="240" w:lineRule="auto"/>
      </w:pPr>
      <w:r>
        <w:separator/>
      </w:r>
    </w:p>
  </w:footnote>
  <w:footnote w:type="continuationSeparator" w:id="0">
    <w:p w14:paraId="33BEE1FB" w14:textId="77777777" w:rsidR="00AF26E1" w:rsidRDefault="00AF26E1" w:rsidP="00E03C31">
      <w:pPr>
        <w:spacing w:line="240" w:lineRule="auto"/>
      </w:pPr>
      <w:r>
        <w:continuationSeparator/>
      </w:r>
    </w:p>
  </w:footnote>
  <w:footnote w:type="continuationNotice" w:id="1">
    <w:p w14:paraId="63177DBC" w14:textId="77777777" w:rsidR="00AF26E1" w:rsidRDefault="00AF26E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59979" w14:textId="77777777" w:rsidR="0022296D" w:rsidRDefault="0022296D" w:rsidP="0022296D">
    <w:pPr>
      <w:pStyle w:val="Topptekst"/>
    </w:pPr>
    <w:r>
      <w:t>AVTALEVEDLEGG</w:t>
    </w:r>
  </w:p>
  <w:p w14:paraId="3CA05D88" w14:textId="64E0B3BC" w:rsidR="00D86E6E" w:rsidRDefault="00D86E6E" w:rsidP="006B5271">
    <w:pPr>
      <w:pStyle w:val="Topptekst"/>
    </w:pPr>
    <w:r>
      <w:t>BIM-GJENNOMFØRINGSPLAN</w:t>
    </w:r>
  </w:p>
  <w:p w14:paraId="49B7A5B3" w14:textId="77777777" w:rsidR="00D86E6E" w:rsidRDefault="00D86E6E" w:rsidP="006B5271">
    <w:pPr>
      <w:pStyle w:val="Topptekst"/>
      <w:jc w:val="both"/>
    </w:pPr>
    <w:r>
      <w:t>ANSKAFFE OG AVTALE INFORMASJONSLEVERANSER</w:t>
    </w:r>
  </w:p>
  <w:p w14:paraId="1E1E40CB" w14:textId="77777777" w:rsidR="00D86E6E" w:rsidRDefault="00D86E6E" w:rsidP="00C7715E">
    <w:pPr>
      <w:pStyle w:val="Topptekst"/>
    </w:pPr>
  </w:p>
  <w:p w14:paraId="09A86E96" w14:textId="77777777" w:rsidR="00D86E6E" w:rsidRDefault="00D86E6E" w:rsidP="00C7715E">
    <w:pPr>
      <w:pStyle w:val="Topptekst"/>
    </w:pPr>
  </w:p>
  <w:p w14:paraId="1DA724DF" w14:textId="106F8E4C" w:rsidR="00D86E6E" w:rsidRDefault="00000000" w:rsidP="00C7715E">
    <w:pPr>
      <w:pStyle w:val="Topptekst"/>
    </w:pPr>
    <w:sdt>
      <w:sdtPr>
        <w:id w:val="-2103017697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20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303E3137" w14:textId="77777777" w:rsidR="00D86E6E" w:rsidRDefault="00D86E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8F744" w14:textId="77777777" w:rsidR="00E073D8" w:rsidRDefault="00E073D8" w:rsidP="0022296D">
    <w:pPr>
      <w:pStyle w:val="Topptekst"/>
      <w:jc w:val="right"/>
    </w:pPr>
    <w:r>
      <w:t>AVTALEVEDLEGG</w:t>
    </w:r>
  </w:p>
  <w:p w14:paraId="1FCB8C99" w14:textId="1B2D4B95" w:rsidR="00D86E6E" w:rsidRDefault="00D86E6E" w:rsidP="0022296D">
    <w:pPr>
      <w:pStyle w:val="Topptekst"/>
      <w:jc w:val="right"/>
    </w:pPr>
    <w:r>
      <w:t>BIM-GJENNOMFØRINGSPLAN</w:t>
    </w:r>
  </w:p>
  <w:p w14:paraId="5EDD848D" w14:textId="5A34FFB6" w:rsidR="00D86E6E" w:rsidRDefault="00D86E6E" w:rsidP="00B552CB">
    <w:pPr>
      <w:pStyle w:val="Topptekst"/>
      <w:jc w:val="right"/>
    </w:pPr>
    <w:r>
      <w:t>ANSKAFFE OG AVTALE INFORMASJONSLEVERANSER</w:t>
    </w:r>
  </w:p>
  <w:p w14:paraId="7332ED30" w14:textId="77777777" w:rsidR="00D86E6E" w:rsidRDefault="00D86E6E" w:rsidP="00B552CB">
    <w:pPr>
      <w:pStyle w:val="Topptekst"/>
      <w:jc w:val="right"/>
    </w:pPr>
  </w:p>
  <w:p w14:paraId="03C22DB9" w14:textId="77777777" w:rsidR="00D86E6E" w:rsidRDefault="00D86E6E" w:rsidP="00B552CB">
    <w:pPr>
      <w:pStyle w:val="Topptekst"/>
      <w:jc w:val="right"/>
    </w:pPr>
  </w:p>
  <w:p w14:paraId="4B60B93F" w14:textId="0921AC64" w:rsidR="00D86E6E" w:rsidRDefault="00000000">
    <w:pPr>
      <w:pStyle w:val="Topptekst"/>
      <w:jc w:val="right"/>
    </w:pPr>
    <w:sdt>
      <w:sdtPr>
        <w:id w:val="-1209103613"/>
        <w:docPartObj>
          <w:docPartGallery w:val="Page Numbers (Top of Page)"/>
          <w:docPartUnique/>
        </w:docPartObj>
      </w:sdtPr>
      <w:sdtContent>
        <w:r w:rsidR="00D86E6E">
          <w:rPr>
            <w:noProof/>
            <w:lang w:eastAsia="nb-NO"/>
          </w:rPr>
          <w:t xml:space="preserve">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PAGE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19</w:t>
        </w:r>
        <w:r w:rsidR="00D86E6E">
          <w:rPr>
            <w:b w:val="0"/>
            <w:bCs/>
            <w:sz w:val="24"/>
            <w:szCs w:val="24"/>
          </w:rPr>
          <w:fldChar w:fldCharType="end"/>
        </w:r>
        <w:r w:rsidR="00D86E6E">
          <w:t xml:space="preserve"> AV </w:t>
        </w:r>
        <w:r w:rsidR="00D86E6E">
          <w:rPr>
            <w:b w:val="0"/>
            <w:bCs/>
            <w:sz w:val="24"/>
            <w:szCs w:val="24"/>
          </w:rPr>
          <w:fldChar w:fldCharType="begin"/>
        </w:r>
        <w:r w:rsidR="00D86E6E">
          <w:rPr>
            <w:bCs/>
          </w:rPr>
          <w:instrText>NUMPAGES</w:instrText>
        </w:r>
        <w:r w:rsidR="00D86E6E">
          <w:rPr>
            <w:b w:val="0"/>
            <w:bCs/>
            <w:sz w:val="24"/>
            <w:szCs w:val="24"/>
          </w:rPr>
          <w:fldChar w:fldCharType="separate"/>
        </w:r>
        <w:r w:rsidR="00D86E6E">
          <w:rPr>
            <w:bCs/>
            <w:noProof/>
          </w:rPr>
          <w:t>21</w:t>
        </w:r>
        <w:r w:rsidR="00D86E6E">
          <w:rPr>
            <w:b w:val="0"/>
            <w:bCs/>
            <w:sz w:val="24"/>
            <w:szCs w:val="24"/>
          </w:rPr>
          <w:fldChar w:fldCharType="end"/>
        </w:r>
      </w:sdtContent>
    </w:sdt>
  </w:p>
  <w:p w14:paraId="58AF71B7" w14:textId="77777777" w:rsidR="00D86E6E" w:rsidRDefault="00D86E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04702"/>
    <w:multiLevelType w:val="hybridMultilevel"/>
    <w:tmpl w:val="D4E4E6F2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7344B"/>
    <w:multiLevelType w:val="hybridMultilevel"/>
    <w:tmpl w:val="E1A4E5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E11F06"/>
    <w:multiLevelType w:val="hybridMultilevel"/>
    <w:tmpl w:val="C0EE22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F49EF"/>
    <w:multiLevelType w:val="multilevel"/>
    <w:tmpl w:val="1C3EBF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DC66BEA"/>
    <w:multiLevelType w:val="hybridMultilevel"/>
    <w:tmpl w:val="8DB4CE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B498D"/>
    <w:multiLevelType w:val="hybridMultilevel"/>
    <w:tmpl w:val="EE143DD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761A3F"/>
    <w:multiLevelType w:val="hybridMultilevel"/>
    <w:tmpl w:val="389C0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237CB2"/>
    <w:multiLevelType w:val="hybridMultilevel"/>
    <w:tmpl w:val="143481BC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230D4B"/>
    <w:multiLevelType w:val="hybridMultilevel"/>
    <w:tmpl w:val="46988694"/>
    <w:lvl w:ilvl="0" w:tplc="35E29422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392A80"/>
    <w:multiLevelType w:val="multilevel"/>
    <w:tmpl w:val="DC4031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F843FAD"/>
    <w:multiLevelType w:val="hybridMultilevel"/>
    <w:tmpl w:val="593E233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32776"/>
    <w:multiLevelType w:val="hybridMultilevel"/>
    <w:tmpl w:val="B50AB7A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F51E3"/>
    <w:multiLevelType w:val="multilevel"/>
    <w:tmpl w:val="1B8C18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Oversk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5363530"/>
    <w:multiLevelType w:val="hybridMultilevel"/>
    <w:tmpl w:val="F8D0E228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931D5"/>
    <w:multiLevelType w:val="hybridMultilevel"/>
    <w:tmpl w:val="EEBAE766"/>
    <w:lvl w:ilvl="0" w:tplc="C21E7E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F5933"/>
    <w:multiLevelType w:val="hybridMultilevel"/>
    <w:tmpl w:val="F6943A2C"/>
    <w:lvl w:ilvl="0" w:tplc="36B0650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77240F"/>
    <w:multiLevelType w:val="multilevel"/>
    <w:tmpl w:val="FDCE5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855F9B"/>
    <w:multiLevelType w:val="hybridMultilevel"/>
    <w:tmpl w:val="2E002E8E"/>
    <w:lvl w:ilvl="0" w:tplc="2C867E54">
      <w:start w:val="1"/>
      <w:numFmt w:val="bullet"/>
      <w:lvlText w:val="—"/>
      <w:lvlJc w:val="left"/>
      <w:pPr>
        <w:ind w:left="720" w:hanging="360"/>
      </w:pPr>
      <w:rPr>
        <w:rFonts w:ascii="Cambria" w:eastAsiaTheme="minorHAnsi" w:hAnsi="Cambria" w:cs="Cambri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CA6745"/>
    <w:multiLevelType w:val="hybridMultilevel"/>
    <w:tmpl w:val="34F60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353C6"/>
    <w:multiLevelType w:val="hybridMultilevel"/>
    <w:tmpl w:val="22102A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2A5A66"/>
    <w:multiLevelType w:val="hybridMultilevel"/>
    <w:tmpl w:val="81589AD6"/>
    <w:lvl w:ilvl="0" w:tplc="EEDE6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1D501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37455144">
    <w:abstractNumId w:val="23"/>
  </w:num>
  <w:num w:numId="2" w16cid:durableId="1366059164">
    <w:abstractNumId w:val="17"/>
  </w:num>
  <w:num w:numId="3" w16cid:durableId="1523981783">
    <w:abstractNumId w:val="9"/>
  </w:num>
  <w:num w:numId="4" w16cid:durableId="1934321109">
    <w:abstractNumId w:val="0"/>
  </w:num>
  <w:num w:numId="5" w16cid:durableId="1139956533">
    <w:abstractNumId w:val="20"/>
  </w:num>
  <w:num w:numId="6" w16cid:durableId="358898655">
    <w:abstractNumId w:val="19"/>
  </w:num>
  <w:num w:numId="7" w16cid:durableId="260144204">
    <w:abstractNumId w:val="18"/>
  </w:num>
  <w:num w:numId="8" w16cid:durableId="2020544269">
    <w:abstractNumId w:val="10"/>
  </w:num>
  <w:num w:numId="9" w16cid:durableId="2100713257">
    <w:abstractNumId w:val="4"/>
  </w:num>
  <w:num w:numId="10" w16cid:durableId="2025159817">
    <w:abstractNumId w:val="13"/>
  </w:num>
  <w:num w:numId="11" w16cid:durableId="944072567">
    <w:abstractNumId w:val="14"/>
  </w:num>
  <w:num w:numId="12" w16cid:durableId="1238706392">
    <w:abstractNumId w:val="7"/>
  </w:num>
  <w:num w:numId="13" w16cid:durableId="1069959036">
    <w:abstractNumId w:val="24"/>
  </w:num>
  <w:num w:numId="14" w16cid:durableId="677125192">
    <w:abstractNumId w:val="15"/>
  </w:num>
  <w:num w:numId="15" w16cid:durableId="1133906016">
    <w:abstractNumId w:val="1"/>
  </w:num>
  <w:num w:numId="16" w16cid:durableId="1644117502">
    <w:abstractNumId w:val="21"/>
  </w:num>
  <w:num w:numId="17" w16cid:durableId="1615285514">
    <w:abstractNumId w:val="6"/>
  </w:num>
  <w:num w:numId="18" w16cid:durableId="1490054169">
    <w:abstractNumId w:val="12"/>
  </w:num>
  <w:num w:numId="19" w16cid:durableId="2073849636">
    <w:abstractNumId w:val="16"/>
  </w:num>
  <w:num w:numId="20" w16cid:durableId="663625020">
    <w:abstractNumId w:val="25"/>
  </w:num>
  <w:num w:numId="21" w16cid:durableId="240599932">
    <w:abstractNumId w:val="14"/>
  </w:num>
  <w:num w:numId="22" w16cid:durableId="109135197">
    <w:abstractNumId w:val="3"/>
  </w:num>
  <w:num w:numId="23" w16cid:durableId="711929913">
    <w:abstractNumId w:val="5"/>
  </w:num>
  <w:num w:numId="24" w16cid:durableId="2023166127">
    <w:abstractNumId w:val="22"/>
  </w:num>
  <w:num w:numId="25" w16cid:durableId="421419167">
    <w:abstractNumId w:val="11"/>
  </w:num>
  <w:num w:numId="26" w16cid:durableId="869145173">
    <w:abstractNumId w:val="2"/>
  </w:num>
  <w:num w:numId="27" w16cid:durableId="7946403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6" w:nlCheck="1" w:checkStyle="0"/>
  <w:activeWritingStyle w:appName="MSWord" w:lang="en-US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618"/>
    <w:rsid w:val="00006C50"/>
    <w:rsid w:val="00006E9D"/>
    <w:rsid w:val="00011791"/>
    <w:rsid w:val="00013463"/>
    <w:rsid w:val="000141D5"/>
    <w:rsid w:val="00014BDC"/>
    <w:rsid w:val="0001562A"/>
    <w:rsid w:val="00024CBD"/>
    <w:rsid w:val="00025371"/>
    <w:rsid w:val="000304F0"/>
    <w:rsid w:val="00030E3D"/>
    <w:rsid w:val="000332A8"/>
    <w:rsid w:val="000372DB"/>
    <w:rsid w:val="00040913"/>
    <w:rsid w:val="00042979"/>
    <w:rsid w:val="00043924"/>
    <w:rsid w:val="00044547"/>
    <w:rsid w:val="000540B5"/>
    <w:rsid w:val="0005468B"/>
    <w:rsid w:val="0005564F"/>
    <w:rsid w:val="00067190"/>
    <w:rsid w:val="00067BC6"/>
    <w:rsid w:val="00074D5B"/>
    <w:rsid w:val="000754F5"/>
    <w:rsid w:val="000822F8"/>
    <w:rsid w:val="00083E52"/>
    <w:rsid w:val="0008438F"/>
    <w:rsid w:val="00084C75"/>
    <w:rsid w:val="00085BDA"/>
    <w:rsid w:val="00093042"/>
    <w:rsid w:val="00093707"/>
    <w:rsid w:val="00094A79"/>
    <w:rsid w:val="00096429"/>
    <w:rsid w:val="000A48F0"/>
    <w:rsid w:val="000B18AB"/>
    <w:rsid w:val="000B2710"/>
    <w:rsid w:val="000B28EF"/>
    <w:rsid w:val="000B40B5"/>
    <w:rsid w:val="000B57B2"/>
    <w:rsid w:val="000B64FD"/>
    <w:rsid w:val="000C2237"/>
    <w:rsid w:val="000C3FE7"/>
    <w:rsid w:val="000D3787"/>
    <w:rsid w:val="000D47FF"/>
    <w:rsid w:val="000D4BF5"/>
    <w:rsid w:val="000D69D8"/>
    <w:rsid w:val="000D6EA8"/>
    <w:rsid w:val="000E138F"/>
    <w:rsid w:val="000E2593"/>
    <w:rsid w:val="000E2A95"/>
    <w:rsid w:val="000E4B19"/>
    <w:rsid w:val="000E4C8C"/>
    <w:rsid w:val="000E6764"/>
    <w:rsid w:val="000E6B44"/>
    <w:rsid w:val="000E7326"/>
    <w:rsid w:val="000F1A9C"/>
    <w:rsid w:val="000F306B"/>
    <w:rsid w:val="000F3235"/>
    <w:rsid w:val="000F6EE9"/>
    <w:rsid w:val="000F7B5F"/>
    <w:rsid w:val="00100140"/>
    <w:rsid w:val="0010639F"/>
    <w:rsid w:val="00111FD0"/>
    <w:rsid w:val="00115947"/>
    <w:rsid w:val="00122A06"/>
    <w:rsid w:val="00131057"/>
    <w:rsid w:val="001315A4"/>
    <w:rsid w:val="001355F6"/>
    <w:rsid w:val="00136325"/>
    <w:rsid w:val="001370D8"/>
    <w:rsid w:val="00137CAB"/>
    <w:rsid w:val="0014035F"/>
    <w:rsid w:val="00141682"/>
    <w:rsid w:val="001441BE"/>
    <w:rsid w:val="00154B5A"/>
    <w:rsid w:val="001653EA"/>
    <w:rsid w:val="00166814"/>
    <w:rsid w:val="00166EF9"/>
    <w:rsid w:val="00167ABD"/>
    <w:rsid w:val="001754DB"/>
    <w:rsid w:val="001775E5"/>
    <w:rsid w:val="00181A8B"/>
    <w:rsid w:val="001856ED"/>
    <w:rsid w:val="00185942"/>
    <w:rsid w:val="00194272"/>
    <w:rsid w:val="00196E0D"/>
    <w:rsid w:val="00197220"/>
    <w:rsid w:val="00197B03"/>
    <w:rsid w:val="001A01C6"/>
    <w:rsid w:val="001A0404"/>
    <w:rsid w:val="001A2AFD"/>
    <w:rsid w:val="001A34A6"/>
    <w:rsid w:val="001A492A"/>
    <w:rsid w:val="001A62B5"/>
    <w:rsid w:val="001B05FE"/>
    <w:rsid w:val="001B2BE8"/>
    <w:rsid w:val="001B36F9"/>
    <w:rsid w:val="001B5A01"/>
    <w:rsid w:val="001B7CF9"/>
    <w:rsid w:val="001C18AE"/>
    <w:rsid w:val="001C1C2C"/>
    <w:rsid w:val="001C2AA2"/>
    <w:rsid w:val="001C5243"/>
    <w:rsid w:val="001C52B8"/>
    <w:rsid w:val="001C71FA"/>
    <w:rsid w:val="001D09BC"/>
    <w:rsid w:val="001D0E8D"/>
    <w:rsid w:val="001D3C09"/>
    <w:rsid w:val="001D6886"/>
    <w:rsid w:val="001E004E"/>
    <w:rsid w:val="001E0DBD"/>
    <w:rsid w:val="001E127A"/>
    <w:rsid w:val="001E16F9"/>
    <w:rsid w:val="001E281B"/>
    <w:rsid w:val="001E5E7C"/>
    <w:rsid w:val="001E6C72"/>
    <w:rsid w:val="001F2A96"/>
    <w:rsid w:val="001F6F7F"/>
    <w:rsid w:val="001F71FE"/>
    <w:rsid w:val="001F75CC"/>
    <w:rsid w:val="00201788"/>
    <w:rsid w:val="00211977"/>
    <w:rsid w:val="00213CD6"/>
    <w:rsid w:val="00214769"/>
    <w:rsid w:val="0021488C"/>
    <w:rsid w:val="00214A9E"/>
    <w:rsid w:val="00214F5E"/>
    <w:rsid w:val="00222213"/>
    <w:rsid w:val="0022296D"/>
    <w:rsid w:val="00225586"/>
    <w:rsid w:val="00230924"/>
    <w:rsid w:val="00230B53"/>
    <w:rsid w:val="002352F3"/>
    <w:rsid w:val="00237E94"/>
    <w:rsid w:val="00241AEC"/>
    <w:rsid w:val="00242976"/>
    <w:rsid w:val="00244D91"/>
    <w:rsid w:val="00246EC9"/>
    <w:rsid w:val="00250D81"/>
    <w:rsid w:val="00255012"/>
    <w:rsid w:val="00256C14"/>
    <w:rsid w:val="00256CE6"/>
    <w:rsid w:val="00257E9A"/>
    <w:rsid w:val="00257FB9"/>
    <w:rsid w:val="00261AFA"/>
    <w:rsid w:val="0026270C"/>
    <w:rsid w:val="00265020"/>
    <w:rsid w:val="00275002"/>
    <w:rsid w:val="00277557"/>
    <w:rsid w:val="0028340D"/>
    <w:rsid w:val="0029127E"/>
    <w:rsid w:val="00292166"/>
    <w:rsid w:val="00294F17"/>
    <w:rsid w:val="0029592A"/>
    <w:rsid w:val="002A4C15"/>
    <w:rsid w:val="002A59AE"/>
    <w:rsid w:val="002A7196"/>
    <w:rsid w:val="002A7712"/>
    <w:rsid w:val="002B0E20"/>
    <w:rsid w:val="002B3C81"/>
    <w:rsid w:val="002C3598"/>
    <w:rsid w:val="002C3943"/>
    <w:rsid w:val="002C5FA4"/>
    <w:rsid w:val="002C6F26"/>
    <w:rsid w:val="002D0783"/>
    <w:rsid w:val="002D0B7A"/>
    <w:rsid w:val="002D1850"/>
    <w:rsid w:val="002D1967"/>
    <w:rsid w:val="002D1A54"/>
    <w:rsid w:val="002D23F4"/>
    <w:rsid w:val="002D5CEA"/>
    <w:rsid w:val="002D6095"/>
    <w:rsid w:val="002D78B5"/>
    <w:rsid w:val="002D7BBB"/>
    <w:rsid w:val="002E0270"/>
    <w:rsid w:val="002E1121"/>
    <w:rsid w:val="002E3EEF"/>
    <w:rsid w:val="002E4247"/>
    <w:rsid w:val="002E4CCE"/>
    <w:rsid w:val="002E5778"/>
    <w:rsid w:val="002F0E4C"/>
    <w:rsid w:val="002F3000"/>
    <w:rsid w:val="002F419C"/>
    <w:rsid w:val="002F4630"/>
    <w:rsid w:val="002F636A"/>
    <w:rsid w:val="0030065C"/>
    <w:rsid w:val="0030206A"/>
    <w:rsid w:val="00303B3A"/>
    <w:rsid w:val="00307EA2"/>
    <w:rsid w:val="00310893"/>
    <w:rsid w:val="00313F54"/>
    <w:rsid w:val="00316467"/>
    <w:rsid w:val="003172EB"/>
    <w:rsid w:val="00322DB9"/>
    <w:rsid w:val="0032491A"/>
    <w:rsid w:val="003264EC"/>
    <w:rsid w:val="003270E1"/>
    <w:rsid w:val="00332676"/>
    <w:rsid w:val="00333C17"/>
    <w:rsid w:val="0033621B"/>
    <w:rsid w:val="0034176E"/>
    <w:rsid w:val="00342B37"/>
    <w:rsid w:val="00342FE6"/>
    <w:rsid w:val="00344C58"/>
    <w:rsid w:val="00346AA8"/>
    <w:rsid w:val="00346F9B"/>
    <w:rsid w:val="00347B13"/>
    <w:rsid w:val="00347EF0"/>
    <w:rsid w:val="003507A7"/>
    <w:rsid w:val="00367037"/>
    <w:rsid w:val="0036731A"/>
    <w:rsid w:val="00370573"/>
    <w:rsid w:val="003708C9"/>
    <w:rsid w:val="003713B3"/>
    <w:rsid w:val="00374DCA"/>
    <w:rsid w:val="003807F8"/>
    <w:rsid w:val="00380F44"/>
    <w:rsid w:val="003864A2"/>
    <w:rsid w:val="00391109"/>
    <w:rsid w:val="003925C7"/>
    <w:rsid w:val="00392F18"/>
    <w:rsid w:val="0039338A"/>
    <w:rsid w:val="00395C23"/>
    <w:rsid w:val="00397D30"/>
    <w:rsid w:val="003A3FC2"/>
    <w:rsid w:val="003A46ED"/>
    <w:rsid w:val="003A4E2A"/>
    <w:rsid w:val="003A521D"/>
    <w:rsid w:val="003A6036"/>
    <w:rsid w:val="003A69CE"/>
    <w:rsid w:val="003A7D0E"/>
    <w:rsid w:val="003B17D0"/>
    <w:rsid w:val="003B183B"/>
    <w:rsid w:val="003B2E34"/>
    <w:rsid w:val="003B75F3"/>
    <w:rsid w:val="003B7BCF"/>
    <w:rsid w:val="003C0AE4"/>
    <w:rsid w:val="003C3306"/>
    <w:rsid w:val="003D1A2E"/>
    <w:rsid w:val="003D2138"/>
    <w:rsid w:val="003D6F75"/>
    <w:rsid w:val="003D7A4A"/>
    <w:rsid w:val="003E0C13"/>
    <w:rsid w:val="003E0E8B"/>
    <w:rsid w:val="003E1D2E"/>
    <w:rsid w:val="003E4BDB"/>
    <w:rsid w:val="003E6EDD"/>
    <w:rsid w:val="003F23BA"/>
    <w:rsid w:val="003F5CCD"/>
    <w:rsid w:val="003F6B9F"/>
    <w:rsid w:val="00404517"/>
    <w:rsid w:val="0040569E"/>
    <w:rsid w:val="004108EB"/>
    <w:rsid w:val="0041344E"/>
    <w:rsid w:val="0041367F"/>
    <w:rsid w:val="00414996"/>
    <w:rsid w:val="00416D15"/>
    <w:rsid w:val="004201BE"/>
    <w:rsid w:val="004205B6"/>
    <w:rsid w:val="0042242D"/>
    <w:rsid w:val="00427158"/>
    <w:rsid w:val="00430909"/>
    <w:rsid w:val="00433D39"/>
    <w:rsid w:val="00434431"/>
    <w:rsid w:val="004349DA"/>
    <w:rsid w:val="004350D6"/>
    <w:rsid w:val="00435932"/>
    <w:rsid w:val="0044144C"/>
    <w:rsid w:val="004436D9"/>
    <w:rsid w:val="00444CC1"/>
    <w:rsid w:val="00453810"/>
    <w:rsid w:val="0045573E"/>
    <w:rsid w:val="004562CD"/>
    <w:rsid w:val="00467444"/>
    <w:rsid w:val="0047303F"/>
    <w:rsid w:val="00477DA7"/>
    <w:rsid w:val="0048381D"/>
    <w:rsid w:val="00494BD9"/>
    <w:rsid w:val="00495351"/>
    <w:rsid w:val="00496E6B"/>
    <w:rsid w:val="004A0F44"/>
    <w:rsid w:val="004A7B34"/>
    <w:rsid w:val="004B736E"/>
    <w:rsid w:val="004C02EB"/>
    <w:rsid w:val="004C2C02"/>
    <w:rsid w:val="004C4401"/>
    <w:rsid w:val="004C5DAE"/>
    <w:rsid w:val="004D0EF0"/>
    <w:rsid w:val="004D1D08"/>
    <w:rsid w:val="004D39F0"/>
    <w:rsid w:val="004D3E7E"/>
    <w:rsid w:val="004D52BB"/>
    <w:rsid w:val="004D66B4"/>
    <w:rsid w:val="004D7425"/>
    <w:rsid w:val="004D7C99"/>
    <w:rsid w:val="004E00A1"/>
    <w:rsid w:val="004E2231"/>
    <w:rsid w:val="004E4FE0"/>
    <w:rsid w:val="004E53E8"/>
    <w:rsid w:val="004E5A8D"/>
    <w:rsid w:val="004F0DCE"/>
    <w:rsid w:val="00502B53"/>
    <w:rsid w:val="0051110B"/>
    <w:rsid w:val="00512279"/>
    <w:rsid w:val="00515562"/>
    <w:rsid w:val="00517556"/>
    <w:rsid w:val="005279C1"/>
    <w:rsid w:val="00527DDC"/>
    <w:rsid w:val="00535DB5"/>
    <w:rsid w:val="0054160D"/>
    <w:rsid w:val="0054475E"/>
    <w:rsid w:val="005504B5"/>
    <w:rsid w:val="005553E3"/>
    <w:rsid w:val="005629CB"/>
    <w:rsid w:val="00563130"/>
    <w:rsid w:val="00563636"/>
    <w:rsid w:val="005643D8"/>
    <w:rsid w:val="0056540F"/>
    <w:rsid w:val="005722F8"/>
    <w:rsid w:val="00575D32"/>
    <w:rsid w:val="00576AD9"/>
    <w:rsid w:val="00582B38"/>
    <w:rsid w:val="00592165"/>
    <w:rsid w:val="00595485"/>
    <w:rsid w:val="0059728C"/>
    <w:rsid w:val="005A1B52"/>
    <w:rsid w:val="005A46FF"/>
    <w:rsid w:val="005A722B"/>
    <w:rsid w:val="005B1863"/>
    <w:rsid w:val="005B1D53"/>
    <w:rsid w:val="005B4D4B"/>
    <w:rsid w:val="005C0143"/>
    <w:rsid w:val="005C15AD"/>
    <w:rsid w:val="005C2991"/>
    <w:rsid w:val="005C2BE2"/>
    <w:rsid w:val="005C52CE"/>
    <w:rsid w:val="005C540B"/>
    <w:rsid w:val="005C6C3C"/>
    <w:rsid w:val="005D0FFB"/>
    <w:rsid w:val="005D232E"/>
    <w:rsid w:val="005E748F"/>
    <w:rsid w:val="005F14AF"/>
    <w:rsid w:val="005F3024"/>
    <w:rsid w:val="005F3554"/>
    <w:rsid w:val="005F40F0"/>
    <w:rsid w:val="005F5201"/>
    <w:rsid w:val="005F5E93"/>
    <w:rsid w:val="005F72CF"/>
    <w:rsid w:val="00601B84"/>
    <w:rsid w:val="00602061"/>
    <w:rsid w:val="006028C5"/>
    <w:rsid w:val="00602EE1"/>
    <w:rsid w:val="00611589"/>
    <w:rsid w:val="00617874"/>
    <w:rsid w:val="00621A50"/>
    <w:rsid w:val="00623024"/>
    <w:rsid w:val="00625728"/>
    <w:rsid w:val="0062645E"/>
    <w:rsid w:val="006378AE"/>
    <w:rsid w:val="00642360"/>
    <w:rsid w:val="00643342"/>
    <w:rsid w:val="00643DB2"/>
    <w:rsid w:val="006446DC"/>
    <w:rsid w:val="00647A91"/>
    <w:rsid w:val="00647EA3"/>
    <w:rsid w:val="00650975"/>
    <w:rsid w:val="00651EAE"/>
    <w:rsid w:val="006527E4"/>
    <w:rsid w:val="006529D3"/>
    <w:rsid w:val="00655C9A"/>
    <w:rsid w:val="00661998"/>
    <w:rsid w:val="006625C5"/>
    <w:rsid w:val="0066380B"/>
    <w:rsid w:val="00664F4F"/>
    <w:rsid w:val="0066743C"/>
    <w:rsid w:val="00667591"/>
    <w:rsid w:val="00671F9C"/>
    <w:rsid w:val="00672F31"/>
    <w:rsid w:val="00676CDA"/>
    <w:rsid w:val="00683443"/>
    <w:rsid w:val="00690EB8"/>
    <w:rsid w:val="00692052"/>
    <w:rsid w:val="00692662"/>
    <w:rsid w:val="00694218"/>
    <w:rsid w:val="006A58C9"/>
    <w:rsid w:val="006B1916"/>
    <w:rsid w:val="006B34BC"/>
    <w:rsid w:val="006B47E3"/>
    <w:rsid w:val="006B48F4"/>
    <w:rsid w:val="006B5271"/>
    <w:rsid w:val="006B661B"/>
    <w:rsid w:val="006B6EC4"/>
    <w:rsid w:val="006C0637"/>
    <w:rsid w:val="006C3608"/>
    <w:rsid w:val="006C49B6"/>
    <w:rsid w:val="006C6C00"/>
    <w:rsid w:val="006D27BF"/>
    <w:rsid w:val="006D4006"/>
    <w:rsid w:val="006E22BB"/>
    <w:rsid w:val="006E35E6"/>
    <w:rsid w:val="006E4126"/>
    <w:rsid w:val="006F00AF"/>
    <w:rsid w:val="006F5173"/>
    <w:rsid w:val="006F6C4F"/>
    <w:rsid w:val="006F7552"/>
    <w:rsid w:val="00700E68"/>
    <w:rsid w:val="0070177D"/>
    <w:rsid w:val="00701D9F"/>
    <w:rsid w:val="00702205"/>
    <w:rsid w:val="00704496"/>
    <w:rsid w:val="007075A0"/>
    <w:rsid w:val="0071052D"/>
    <w:rsid w:val="00716B24"/>
    <w:rsid w:val="00716CD5"/>
    <w:rsid w:val="007214E3"/>
    <w:rsid w:val="00727ADD"/>
    <w:rsid w:val="00730C72"/>
    <w:rsid w:val="00732A76"/>
    <w:rsid w:val="00736375"/>
    <w:rsid w:val="00740928"/>
    <w:rsid w:val="007428FD"/>
    <w:rsid w:val="00751794"/>
    <w:rsid w:val="00755FEB"/>
    <w:rsid w:val="00757775"/>
    <w:rsid w:val="007666D3"/>
    <w:rsid w:val="007853BF"/>
    <w:rsid w:val="0078637E"/>
    <w:rsid w:val="0079172C"/>
    <w:rsid w:val="007943C7"/>
    <w:rsid w:val="007947C0"/>
    <w:rsid w:val="00794A66"/>
    <w:rsid w:val="00795414"/>
    <w:rsid w:val="00796E5A"/>
    <w:rsid w:val="007B0C76"/>
    <w:rsid w:val="007B0F28"/>
    <w:rsid w:val="007C0101"/>
    <w:rsid w:val="007C4930"/>
    <w:rsid w:val="007C5CF4"/>
    <w:rsid w:val="007C76D9"/>
    <w:rsid w:val="007C78D5"/>
    <w:rsid w:val="007D3088"/>
    <w:rsid w:val="007D46B5"/>
    <w:rsid w:val="007D509D"/>
    <w:rsid w:val="007D73FF"/>
    <w:rsid w:val="007D7D61"/>
    <w:rsid w:val="007E4AD9"/>
    <w:rsid w:val="007E4E2D"/>
    <w:rsid w:val="007E7D5D"/>
    <w:rsid w:val="007F031B"/>
    <w:rsid w:val="007F0BA5"/>
    <w:rsid w:val="007F0E49"/>
    <w:rsid w:val="007F2FE7"/>
    <w:rsid w:val="007F3AF1"/>
    <w:rsid w:val="007F4AE1"/>
    <w:rsid w:val="00805CEB"/>
    <w:rsid w:val="00810F27"/>
    <w:rsid w:val="008136F8"/>
    <w:rsid w:val="008137DA"/>
    <w:rsid w:val="00815704"/>
    <w:rsid w:val="00815B69"/>
    <w:rsid w:val="00817F31"/>
    <w:rsid w:val="008203E6"/>
    <w:rsid w:val="0082417A"/>
    <w:rsid w:val="00826678"/>
    <w:rsid w:val="008278CA"/>
    <w:rsid w:val="00830FAA"/>
    <w:rsid w:val="00833DDA"/>
    <w:rsid w:val="0083690A"/>
    <w:rsid w:val="00837411"/>
    <w:rsid w:val="00837869"/>
    <w:rsid w:val="0084441F"/>
    <w:rsid w:val="0084456C"/>
    <w:rsid w:val="0084784B"/>
    <w:rsid w:val="008507C1"/>
    <w:rsid w:val="00850C9A"/>
    <w:rsid w:val="008512BE"/>
    <w:rsid w:val="00852A9D"/>
    <w:rsid w:val="00857A32"/>
    <w:rsid w:val="0086276E"/>
    <w:rsid w:val="00863C13"/>
    <w:rsid w:val="00872942"/>
    <w:rsid w:val="0087348B"/>
    <w:rsid w:val="00876265"/>
    <w:rsid w:val="0088005A"/>
    <w:rsid w:val="00880487"/>
    <w:rsid w:val="00883BAA"/>
    <w:rsid w:val="00884F46"/>
    <w:rsid w:val="00885B47"/>
    <w:rsid w:val="00890BDA"/>
    <w:rsid w:val="00890F10"/>
    <w:rsid w:val="00893419"/>
    <w:rsid w:val="00893DDD"/>
    <w:rsid w:val="008A163C"/>
    <w:rsid w:val="008A311B"/>
    <w:rsid w:val="008A3A98"/>
    <w:rsid w:val="008A5582"/>
    <w:rsid w:val="008B0338"/>
    <w:rsid w:val="008B1DD4"/>
    <w:rsid w:val="008B4C5C"/>
    <w:rsid w:val="008B4C6D"/>
    <w:rsid w:val="008B5813"/>
    <w:rsid w:val="008C04DC"/>
    <w:rsid w:val="008C24F0"/>
    <w:rsid w:val="008C5DE6"/>
    <w:rsid w:val="008C6670"/>
    <w:rsid w:val="008D15E4"/>
    <w:rsid w:val="008D3236"/>
    <w:rsid w:val="008D5D09"/>
    <w:rsid w:val="008D7293"/>
    <w:rsid w:val="008D7460"/>
    <w:rsid w:val="008E0ACE"/>
    <w:rsid w:val="008E171D"/>
    <w:rsid w:val="008E5BB8"/>
    <w:rsid w:val="008E6698"/>
    <w:rsid w:val="008E704D"/>
    <w:rsid w:val="008E7534"/>
    <w:rsid w:val="008E77C4"/>
    <w:rsid w:val="008F0AAC"/>
    <w:rsid w:val="008F25E5"/>
    <w:rsid w:val="008F2E1B"/>
    <w:rsid w:val="008F4940"/>
    <w:rsid w:val="008F4C12"/>
    <w:rsid w:val="008F6540"/>
    <w:rsid w:val="009025CE"/>
    <w:rsid w:val="00903687"/>
    <w:rsid w:val="00912E8E"/>
    <w:rsid w:val="0092118F"/>
    <w:rsid w:val="00930D89"/>
    <w:rsid w:val="0093182B"/>
    <w:rsid w:val="00932B23"/>
    <w:rsid w:val="009340A6"/>
    <w:rsid w:val="009362BC"/>
    <w:rsid w:val="00944387"/>
    <w:rsid w:val="00945464"/>
    <w:rsid w:val="009479C4"/>
    <w:rsid w:val="00947F92"/>
    <w:rsid w:val="00954505"/>
    <w:rsid w:val="00957735"/>
    <w:rsid w:val="00960382"/>
    <w:rsid w:val="00961F5F"/>
    <w:rsid w:val="0097000D"/>
    <w:rsid w:val="00971AB3"/>
    <w:rsid w:val="00977052"/>
    <w:rsid w:val="009811EC"/>
    <w:rsid w:val="00981461"/>
    <w:rsid w:val="009829E7"/>
    <w:rsid w:val="00986814"/>
    <w:rsid w:val="009877B8"/>
    <w:rsid w:val="0099151E"/>
    <w:rsid w:val="00992214"/>
    <w:rsid w:val="009978F6"/>
    <w:rsid w:val="009A4A40"/>
    <w:rsid w:val="009A56A6"/>
    <w:rsid w:val="009A5A62"/>
    <w:rsid w:val="009B15F4"/>
    <w:rsid w:val="009B3312"/>
    <w:rsid w:val="009B57A9"/>
    <w:rsid w:val="009B644A"/>
    <w:rsid w:val="009C0F89"/>
    <w:rsid w:val="009C2C11"/>
    <w:rsid w:val="009C71A1"/>
    <w:rsid w:val="009C799F"/>
    <w:rsid w:val="009D2B41"/>
    <w:rsid w:val="009D3743"/>
    <w:rsid w:val="009D49CC"/>
    <w:rsid w:val="009E12FC"/>
    <w:rsid w:val="009E3C14"/>
    <w:rsid w:val="009E4B74"/>
    <w:rsid w:val="009F0CB9"/>
    <w:rsid w:val="009F4965"/>
    <w:rsid w:val="009F5CB5"/>
    <w:rsid w:val="00A004D9"/>
    <w:rsid w:val="00A020F9"/>
    <w:rsid w:val="00A035F5"/>
    <w:rsid w:val="00A043AD"/>
    <w:rsid w:val="00A045C6"/>
    <w:rsid w:val="00A0478A"/>
    <w:rsid w:val="00A142D4"/>
    <w:rsid w:val="00A177E8"/>
    <w:rsid w:val="00A2256B"/>
    <w:rsid w:val="00A24FEC"/>
    <w:rsid w:val="00A26A94"/>
    <w:rsid w:val="00A30291"/>
    <w:rsid w:val="00A31B92"/>
    <w:rsid w:val="00A323CF"/>
    <w:rsid w:val="00A34599"/>
    <w:rsid w:val="00A35B37"/>
    <w:rsid w:val="00A44113"/>
    <w:rsid w:val="00A463E9"/>
    <w:rsid w:val="00A4690F"/>
    <w:rsid w:val="00A46D42"/>
    <w:rsid w:val="00A501E6"/>
    <w:rsid w:val="00A53974"/>
    <w:rsid w:val="00A54F3D"/>
    <w:rsid w:val="00A5697F"/>
    <w:rsid w:val="00A56F7E"/>
    <w:rsid w:val="00A614A3"/>
    <w:rsid w:val="00A72AB2"/>
    <w:rsid w:val="00A73388"/>
    <w:rsid w:val="00A773CC"/>
    <w:rsid w:val="00A818A4"/>
    <w:rsid w:val="00A82292"/>
    <w:rsid w:val="00A84DE9"/>
    <w:rsid w:val="00A860DE"/>
    <w:rsid w:val="00A8724B"/>
    <w:rsid w:val="00A914C0"/>
    <w:rsid w:val="00A91A0D"/>
    <w:rsid w:val="00A91AFE"/>
    <w:rsid w:val="00A92743"/>
    <w:rsid w:val="00A931DB"/>
    <w:rsid w:val="00A94E96"/>
    <w:rsid w:val="00A96145"/>
    <w:rsid w:val="00A962B4"/>
    <w:rsid w:val="00A97B32"/>
    <w:rsid w:val="00AA0705"/>
    <w:rsid w:val="00AA2ACA"/>
    <w:rsid w:val="00AA2F7C"/>
    <w:rsid w:val="00AA376A"/>
    <w:rsid w:val="00AA3F76"/>
    <w:rsid w:val="00AA4EC0"/>
    <w:rsid w:val="00AA716E"/>
    <w:rsid w:val="00AB2A90"/>
    <w:rsid w:val="00AB3F3A"/>
    <w:rsid w:val="00AB4ECC"/>
    <w:rsid w:val="00AD0C44"/>
    <w:rsid w:val="00AD3AA2"/>
    <w:rsid w:val="00AD403F"/>
    <w:rsid w:val="00AE1787"/>
    <w:rsid w:val="00AE42E0"/>
    <w:rsid w:val="00AF0586"/>
    <w:rsid w:val="00AF094F"/>
    <w:rsid w:val="00AF1D6E"/>
    <w:rsid w:val="00AF26E1"/>
    <w:rsid w:val="00B04D7B"/>
    <w:rsid w:val="00B0743C"/>
    <w:rsid w:val="00B07A2B"/>
    <w:rsid w:val="00B21609"/>
    <w:rsid w:val="00B22B4C"/>
    <w:rsid w:val="00B2332A"/>
    <w:rsid w:val="00B31A1C"/>
    <w:rsid w:val="00B34752"/>
    <w:rsid w:val="00B3739F"/>
    <w:rsid w:val="00B44929"/>
    <w:rsid w:val="00B46447"/>
    <w:rsid w:val="00B46A68"/>
    <w:rsid w:val="00B513C6"/>
    <w:rsid w:val="00B552CB"/>
    <w:rsid w:val="00B57E72"/>
    <w:rsid w:val="00B611D7"/>
    <w:rsid w:val="00B63FFB"/>
    <w:rsid w:val="00B65EEE"/>
    <w:rsid w:val="00B66219"/>
    <w:rsid w:val="00B66A21"/>
    <w:rsid w:val="00B71A6F"/>
    <w:rsid w:val="00B7279F"/>
    <w:rsid w:val="00B80CD6"/>
    <w:rsid w:val="00B819B8"/>
    <w:rsid w:val="00B824B1"/>
    <w:rsid w:val="00B838F9"/>
    <w:rsid w:val="00B83D85"/>
    <w:rsid w:val="00B83E26"/>
    <w:rsid w:val="00B85DE8"/>
    <w:rsid w:val="00B912F3"/>
    <w:rsid w:val="00B91AE6"/>
    <w:rsid w:val="00B9253F"/>
    <w:rsid w:val="00B92BA3"/>
    <w:rsid w:val="00B935D7"/>
    <w:rsid w:val="00B963F3"/>
    <w:rsid w:val="00B978D5"/>
    <w:rsid w:val="00BA082B"/>
    <w:rsid w:val="00BA4006"/>
    <w:rsid w:val="00BA5C2C"/>
    <w:rsid w:val="00BB004B"/>
    <w:rsid w:val="00BB1A62"/>
    <w:rsid w:val="00BB3430"/>
    <w:rsid w:val="00BB3B01"/>
    <w:rsid w:val="00BB3E99"/>
    <w:rsid w:val="00BB67EE"/>
    <w:rsid w:val="00BC16DD"/>
    <w:rsid w:val="00BC6E37"/>
    <w:rsid w:val="00BC7D6C"/>
    <w:rsid w:val="00BD0C9B"/>
    <w:rsid w:val="00BD1529"/>
    <w:rsid w:val="00BD3784"/>
    <w:rsid w:val="00BD424B"/>
    <w:rsid w:val="00BD4CDC"/>
    <w:rsid w:val="00BD66AA"/>
    <w:rsid w:val="00BD6B6D"/>
    <w:rsid w:val="00BE0CFF"/>
    <w:rsid w:val="00BE2BBD"/>
    <w:rsid w:val="00BE2BD6"/>
    <w:rsid w:val="00BE352A"/>
    <w:rsid w:val="00BE3562"/>
    <w:rsid w:val="00BE4EE8"/>
    <w:rsid w:val="00BE6972"/>
    <w:rsid w:val="00BE72A3"/>
    <w:rsid w:val="00BF00E3"/>
    <w:rsid w:val="00BF1350"/>
    <w:rsid w:val="00BF2794"/>
    <w:rsid w:val="00BF4057"/>
    <w:rsid w:val="00BF50D2"/>
    <w:rsid w:val="00C0209F"/>
    <w:rsid w:val="00C03E6A"/>
    <w:rsid w:val="00C045F2"/>
    <w:rsid w:val="00C052E2"/>
    <w:rsid w:val="00C06D11"/>
    <w:rsid w:val="00C06ED8"/>
    <w:rsid w:val="00C12E43"/>
    <w:rsid w:val="00C16191"/>
    <w:rsid w:val="00C23799"/>
    <w:rsid w:val="00C24BB7"/>
    <w:rsid w:val="00C267F5"/>
    <w:rsid w:val="00C27061"/>
    <w:rsid w:val="00C27222"/>
    <w:rsid w:val="00C27982"/>
    <w:rsid w:val="00C30A08"/>
    <w:rsid w:val="00C315D9"/>
    <w:rsid w:val="00C31A91"/>
    <w:rsid w:val="00C410CC"/>
    <w:rsid w:val="00C55A13"/>
    <w:rsid w:val="00C55C6B"/>
    <w:rsid w:val="00C61E84"/>
    <w:rsid w:val="00C65FF4"/>
    <w:rsid w:val="00C70207"/>
    <w:rsid w:val="00C731FB"/>
    <w:rsid w:val="00C742C1"/>
    <w:rsid w:val="00C7715E"/>
    <w:rsid w:val="00C77FA0"/>
    <w:rsid w:val="00C80648"/>
    <w:rsid w:val="00C81552"/>
    <w:rsid w:val="00C81E54"/>
    <w:rsid w:val="00C82E0F"/>
    <w:rsid w:val="00C84327"/>
    <w:rsid w:val="00C91C46"/>
    <w:rsid w:val="00C9503D"/>
    <w:rsid w:val="00C956B7"/>
    <w:rsid w:val="00C96B6D"/>
    <w:rsid w:val="00CA7272"/>
    <w:rsid w:val="00CB6E1D"/>
    <w:rsid w:val="00CC0D65"/>
    <w:rsid w:val="00CC1C05"/>
    <w:rsid w:val="00CC64DD"/>
    <w:rsid w:val="00CC76A5"/>
    <w:rsid w:val="00CD6ED3"/>
    <w:rsid w:val="00CE1ACE"/>
    <w:rsid w:val="00CE22C0"/>
    <w:rsid w:val="00CE3215"/>
    <w:rsid w:val="00CE332C"/>
    <w:rsid w:val="00CE3FFB"/>
    <w:rsid w:val="00CE40CA"/>
    <w:rsid w:val="00CE4CFC"/>
    <w:rsid w:val="00CE61ED"/>
    <w:rsid w:val="00CE7689"/>
    <w:rsid w:val="00CF1387"/>
    <w:rsid w:val="00CF285A"/>
    <w:rsid w:val="00CF3145"/>
    <w:rsid w:val="00CF6B76"/>
    <w:rsid w:val="00D0096F"/>
    <w:rsid w:val="00D0686D"/>
    <w:rsid w:val="00D07A75"/>
    <w:rsid w:val="00D10854"/>
    <w:rsid w:val="00D1154E"/>
    <w:rsid w:val="00D1496E"/>
    <w:rsid w:val="00D20FAE"/>
    <w:rsid w:val="00D212D6"/>
    <w:rsid w:val="00D25541"/>
    <w:rsid w:val="00D2760F"/>
    <w:rsid w:val="00D30F48"/>
    <w:rsid w:val="00D31100"/>
    <w:rsid w:val="00D32E93"/>
    <w:rsid w:val="00D33768"/>
    <w:rsid w:val="00D3488A"/>
    <w:rsid w:val="00D37E7A"/>
    <w:rsid w:val="00D40002"/>
    <w:rsid w:val="00D41403"/>
    <w:rsid w:val="00D414E9"/>
    <w:rsid w:val="00D4523B"/>
    <w:rsid w:val="00D461E2"/>
    <w:rsid w:val="00D46DA0"/>
    <w:rsid w:val="00D47954"/>
    <w:rsid w:val="00D47AF8"/>
    <w:rsid w:val="00D61EC9"/>
    <w:rsid w:val="00D636B6"/>
    <w:rsid w:val="00D65FF4"/>
    <w:rsid w:val="00D70C75"/>
    <w:rsid w:val="00D72424"/>
    <w:rsid w:val="00D80491"/>
    <w:rsid w:val="00D816BA"/>
    <w:rsid w:val="00D8556E"/>
    <w:rsid w:val="00D8573E"/>
    <w:rsid w:val="00D86195"/>
    <w:rsid w:val="00D86E6E"/>
    <w:rsid w:val="00D872A1"/>
    <w:rsid w:val="00D906E4"/>
    <w:rsid w:val="00D90DF0"/>
    <w:rsid w:val="00D92ACA"/>
    <w:rsid w:val="00D94E20"/>
    <w:rsid w:val="00D952F8"/>
    <w:rsid w:val="00D962BD"/>
    <w:rsid w:val="00DA0513"/>
    <w:rsid w:val="00DA28B9"/>
    <w:rsid w:val="00DA2A2F"/>
    <w:rsid w:val="00DA6791"/>
    <w:rsid w:val="00DB0649"/>
    <w:rsid w:val="00DB7227"/>
    <w:rsid w:val="00DC0D56"/>
    <w:rsid w:val="00DC1581"/>
    <w:rsid w:val="00DC3F26"/>
    <w:rsid w:val="00DC4620"/>
    <w:rsid w:val="00DC61DA"/>
    <w:rsid w:val="00DD08FF"/>
    <w:rsid w:val="00DD2FBE"/>
    <w:rsid w:val="00DD4727"/>
    <w:rsid w:val="00DD555E"/>
    <w:rsid w:val="00DE2489"/>
    <w:rsid w:val="00DE3787"/>
    <w:rsid w:val="00DE4519"/>
    <w:rsid w:val="00DF0732"/>
    <w:rsid w:val="00DF2A86"/>
    <w:rsid w:val="00DF2B47"/>
    <w:rsid w:val="00DF607C"/>
    <w:rsid w:val="00DF6B8E"/>
    <w:rsid w:val="00E0073A"/>
    <w:rsid w:val="00E03C31"/>
    <w:rsid w:val="00E0653C"/>
    <w:rsid w:val="00E073D8"/>
    <w:rsid w:val="00E1081F"/>
    <w:rsid w:val="00E1206F"/>
    <w:rsid w:val="00E135B8"/>
    <w:rsid w:val="00E14167"/>
    <w:rsid w:val="00E15756"/>
    <w:rsid w:val="00E17309"/>
    <w:rsid w:val="00E22F50"/>
    <w:rsid w:val="00E27660"/>
    <w:rsid w:val="00E27AD8"/>
    <w:rsid w:val="00E327E3"/>
    <w:rsid w:val="00E33299"/>
    <w:rsid w:val="00E35B3B"/>
    <w:rsid w:val="00E40528"/>
    <w:rsid w:val="00E4227B"/>
    <w:rsid w:val="00E426BB"/>
    <w:rsid w:val="00E50F12"/>
    <w:rsid w:val="00E51DC5"/>
    <w:rsid w:val="00E57AF5"/>
    <w:rsid w:val="00E605F2"/>
    <w:rsid w:val="00E658D1"/>
    <w:rsid w:val="00E6648F"/>
    <w:rsid w:val="00E665B1"/>
    <w:rsid w:val="00E71EAC"/>
    <w:rsid w:val="00E72F1B"/>
    <w:rsid w:val="00E74316"/>
    <w:rsid w:val="00E8200B"/>
    <w:rsid w:val="00E90AD9"/>
    <w:rsid w:val="00E9136A"/>
    <w:rsid w:val="00E91B99"/>
    <w:rsid w:val="00E9310E"/>
    <w:rsid w:val="00E95B47"/>
    <w:rsid w:val="00EA0C43"/>
    <w:rsid w:val="00EA4FC2"/>
    <w:rsid w:val="00EA6980"/>
    <w:rsid w:val="00EA7163"/>
    <w:rsid w:val="00EA7BEB"/>
    <w:rsid w:val="00EB3615"/>
    <w:rsid w:val="00EB3E0B"/>
    <w:rsid w:val="00EC1DC6"/>
    <w:rsid w:val="00EC631A"/>
    <w:rsid w:val="00EC7A57"/>
    <w:rsid w:val="00ED1042"/>
    <w:rsid w:val="00ED31BA"/>
    <w:rsid w:val="00ED4255"/>
    <w:rsid w:val="00ED6806"/>
    <w:rsid w:val="00ED6F1B"/>
    <w:rsid w:val="00ED74DF"/>
    <w:rsid w:val="00EE282E"/>
    <w:rsid w:val="00EF3C1C"/>
    <w:rsid w:val="00EF4056"/>
    <w:rsid w:val="00EF542C"/>
    <w:rsid w:val="00F0115F"/>
    <w:rsid w:val="00F01E10"/>
    <w:rsid w:val="00F0227F"/>
    <w:rsid w:val="00F035D5"/>
    <w:rsid w:val="00F064EB"/>
    <w:rsid w:val="00F104B1"/>
    <w:rsid w:val="00F10A43"/>
    <w:rsid w:val="00F12ACC"/>
    <w:rsid w:val="00F23B22"/>
    <w:rsid w:val="00F2647E"/>
    <w:rsid w:val="00F27DFB"/>
    <w:rsid w:val="00F32D6B"/>
    <w:rsid w:val="00F33415"/>
    <w:rsid w:val="00F34759"/>
    <w:rsid w:val="00F357DB"/>
    <w:rsid w:val="00F3584C"/>
    <w:rsid w:val="00F42A8C"/>
    <w:rsid w:val="00F43B96"/>
    <w:rsid w:val="00F44399"/>
    <w:rsid w:val="00F4476D"/>
    <w:rsid w:val="00F45EE9"/>
    <w:rsid w:val="00F47D6C"/>
    <w:rsid w:val="00F51570"/>
    <w:rsid w:val="00F52089"/>
    <w:rsid w:val="00F5450E"/>
    <w:rsid w:val="00F55618"/>
    <w:rsid w:val="00F60462"/>
    <w:rsid w:val="00F60EB8"/>
    <w:rsid w:val="00F62832"/>
    <w:rsid w:val="00F6341E"/>
    <w:rsid w:val="00F63985"/>
    <w:rsid w:val="00F64C9F"/>
    <w:rsid w:val="00F720A0"/>
    <w:rsid w:val="00F72CCB"/>
    <w:rsid w:val="00F80E51"/>
    <w:rsid w:val="00F820BE"/>
    <w:rsid w:val="00F84ADF"/>
    <w:rsid w:val="00F8763A"/>
    <w:rsid w:val="00F87CBB"/>
    <w:rsid w:val="00F9168F"/>
    <w:rsid w:val="00F91FA3"/>
    <w:rsid w:val="00FA049D"/>
    <w:rsid w:val="00FA17C1"/>
    <w:rsid w:val="00FA377E"/>
    <w:rsid w:val="00FA503C"/>
    <w:rsid w:val="00FA50B8"/>
    <w:rsid w:val="00FA6A14"/>
    <w:rsid w:val="00FA71C4"/>
    <w:rsid w:val="00FA7452"/>
    <w:rsid w:val="00FB0136"/>
    <w:rsid w:val="00FB07C8"/>
    <w:rsid w:val="00FB0B2B"/>
    <w:rsid w:val="00FB145C"/>
    <w:rsid w:val="00FB29A5"/>
    <w:rsid w:val="00FB315A"/>
    <w:rsid w:val="00FB3387"/>
    <w:rsid w:val="00FB36D2"/>
    <w:rsid w:val="00FB5E21"/>
    <w:rsid w:val="00FC06AC"/>
    <w:rsid w:val="00FC49A7"/>
    <w:rsid w:val="00FC5072"/>
    <w:rsid w:val="00FC5C04"/>
    <w:rsid w:val="00FC6F4E"/>
    <w:rsid w:val="00FC7338"/>
    <w:rsid w:val="00FD0920"/>
    <w:rsid w:val="00FD1558"/>
    <w:rsid w:val="00FD462D"/>
    <w:rsid w:val="00FD46B9"/>
    <w:rsid w:val="00FD6768"/>
    <w:rsid w:val="00FD73C5"/>
    <w:rsid w:val="00FE300A"/>
    <w:rsid w:val="00FE58B3"/>
    <w:rsid w:val="00FE5EB1"/>
    <w:rsid w:val="00FE646F"/>
    <w:rsid w:val="00FF1926"/>
    <w:rsid w:val="00FF543B"/>
    <w:rsid w:val="1CFFD270"/>
    <w:rsid w:val="1E11504C"/>
    <w:rsid w:val="2BD94144"/>
    <w:rsid w:val="2E671889"/>
    <w:rsid w:val="346C4990"/>
    <w:rsid w:val="38BDB899"/>
    <w:rsid w:val="42F251FB"/>
    <w:rsid w:val="4BE83D2E"/>
    <w:rsid w:val="5FCECC8F"/>
    <w:rsid w:val="69D92C32"/>
    <w:rsid w:val="74F9F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C2198D"/>
  <w15:docId w15:val="{2DD10CA1-DEB5-4262-8413-E082049C6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5F"/>
    <w:pPr>
      <w:spacing w:after="12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D7BBB"/>
    <w:pPr>
      <w:keepNext/>
      <w:keepLines/>
      <w:spacing w:before="36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811EC"/>
    <w:pPr>
      <w:keepNext/>
      <w:keepLines/>
      <w:spacing w:before="240"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C24BB7"/>
    <w:pPr>
      <w:numPr>
        <w:ilvl w:val="2"/>
        <w:numId w:val="11"/>
      </w:numPr>
      <w:outlineLvl w:val="2"/>
    </w:pPr>
    <w:rPr>
      <w:rFonts w:ascii="Arial" w:hAnsi="Arial" w:cs="Arial"/>
      <w:sz w:val="22"/>
      <w:szCs w:val="22"/>
      <w:lang w:val="nb-NO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D461E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B552CB"/>
    <w:pPr>
      <w:tabs>
        <w:tab w:val="left" w:pos="2552"/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B552CB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2D7BBB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811EC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24BB7"/>
    <w:rPr>
      <w:rFonts w:ascii="Arial" w:eastAsiaTheme="majorEastAsia" w:hAnsi="Arial" w:cs="Arial"/>
      <w:b/>
      <w:color w:val="000000" w:themeColor="text2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Undertittel">
    <w:name w:val="Subtitle"/>
    <w:basedOn w:val="Normal"/>
    <w:next w:val="Normal"/>
    <w:link w:val="UndertittelTegn"/>
    <w:uiPriority w:val="11"/>
    <w:qFormat/>
    <w:rsid w:val="00256CE6"/>
    <w:pPr>
      <w:numPr>
        <w:ilvl w:val="1"/>
      </w:numPr>
    </w:pPr>
    <w:rPr>
      <w:rFonts w:eastAsiaTheme="minorEastAsia"/>
      <w:b/>
      <w:color w:val="000000" w:themeColor="text1"/>
      <w:spacing w:val="15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56CE6"/>
    <w:rPr>
      <w:rFonts w:eastAsiaTheme="minorEastAsia"/>
      <w:b/>
      <w:color w:val="000000" w:themeColor="text1"/>
      <w:spacing w:val="15"/>
    </w:rPr>
  </w:style>
  <w:style w:type="paragraph" w:styleId="Tittel">
    <w:name w:val="Title"/>
    <w:basedOn w:val="Normal"/>
    <w:next w:val="Normal"/>
    <w:link w:val="TittelTegn"/>
    <w:uiPriority w:val="10"/>
    <w:qFormat/>
    <w:rsid w:val="00DE4519"/>
    <w:pPr>
      <w:spacing w:line="264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character" w:customStyle="1" w:styleId="TittelTegn">
    <w:name w:val="Tittel Tegn"/>
    <w:basedOn w:val="Standardskriftforavsnitt"/>
    <w:link w:val="Tittel"/>
    <w:uiPriority w:val="10"/>
    <w:rsid w:val="00DE4519"/>
    <w:rPr>
      <w:rFonts w:asciiTheme="majorHAnsi" w:eastAsiaTheme="majorEastAsia" w:hAnsiTheme="majorHAnsi" w:cstheme="majorBidi"/>
      <w:b/>
      <w:spacing w:val="-10"/>
      <w:kern w:val="28"/>
      <w:sz w:val="36"/>
      <w:szCs w:val="36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DE4519"/>
    <w:pPr>
      <w:pBdr>
        <w:bottom w:val="single" w:sz="4" w:space="1" w:color="auto"/>
      </w:pBdr>
      <w:spacing w:line="259" w:lineRule="auto"/>
      <w:outlineLvl w:val="9"/>
    </w:pPr>
    <w:rPr>
      <w:color w:val="000000" w:themeColor="text1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DE4519"/>
    <w:pPr>
      <w:spacing w:after="100" w:line="259" w:lineRule="auto"/>
      <w:ind w:left="220"/>
    </w:pPr>
    <w:rPr>
      <w:rFonts w:eastAsiaTheme="minorEastAsia" w:cs="Times New Roman"/>
      <w:sz w:val="22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DE4519"/>
    <w:pPr>
      <w:spacing w:after="100" w:line="259" w:lineRule="auto"/>
    </w:pPr>
    <w:rPr>
      <w:rFonts w:eastAsiaTheme="minorEastAsia" w:cs="Times New Roman"/>
      <w:sz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DE4519"/>
    <w:pPr>
      <w:spacing w:after="100" w:line="259" w:lineRule="auto"/>
      <w:ind w:left="440"/>
    </w:pPr>
    <w:rPr>
      <w:rFonts w:eastAsiaTheme="minorEastAsia" w:cs="Times New Roman"/>
      <w:sz w:val="22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7715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7715E"/>
    <w:rPr>
      <w:rFonts w:ascii="Tahoma" w:hAnsi="Tahoma" w:cs="Tahoma"/>
      <w:sz w:val="16"/>
      <w:szCs w:val="16"/>
    </w:rPr>
  </w:style>
  <w:style w:type="character" w:customStyle="1" w:styleId="baec5a81-e4d6-4674-97f3-e9220f0136c1">
    <w:name w:val="baec5a81-e4d6-4674-97f3-e9220f0136c1"/>
    <w:basedOn w:val="Standardskriftforavsnitt"/>
    <w:rsid w:val="007F0E49"/>
  </w:style>
  <w:style w:type="paragraph" w:styleId="Fotnotetekst">
    <w:name w:val="footnote text"/>
    <w:basedOn w:val="Normal"/>
    <w:link w:val="FotnotetekstTegn"/>
    <w:uiPriority w:val="99"/>
    <w:semiHidden/>
    <w:unhideWhenUsed/>
    <w:rsid w:val="00392F1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392F18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392F18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semiHidden/>
    <w:rsid w:val="00392F18"/>
    <w:pPr>
      <w:spacing w:after="240" w:line="230" w:lineRule="atLeast"/>
    </w:pPr>
    <w:rPr>
      <w:rFonts w:ascii="Cambria" w:eastAsia="MS Mincho" w:hAnsi="Cambria" w:cs="Cambria"/>
      <w:sz w:val="22"/>
      <w:szCs w:val="20"/>
      <w:lang w:val="en-GB" w:eastAsia="fr-FR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92F18"/>
    <w:rPr>
      <w:rFonts w:ascii="Cambria" w:eastAsia="MS Mincho" w:hAnsi="Cambria" w:cs="Cambria"/>
      <w:szCs w:val="20"/>
      <w:lang w:val="en-GB" w:eastAsia="fr-FR"/>
    </w:rPr>
  </w:style>
  <w:style w:type="character" w:styleId="Merknadsreferanse">
    <w:name w:val="annotation reference"/>
    <w:uiPriority w:val="99"/>
    <w:semiHidden/>
    <w:rsid w:val="00392F18"/>
    <w:rPr>
      <w:noProof w:val="0"/>
      <w:sz w:val="18"/>
      <w:lang w:val="fr-FR"/>
    </w:rPr>
  </w:style>
  <w:style w:type="paragraph" w:customStyle="1" w:styleId="Tabelltittel">
    <w:name w:val="Tabelltittel"/>
    <w:basedOn w:val="Normal"/>
    <w:link w:val="TabelltittelTegn"/>
    <w:qFormat/>
    <w:rsid w:val="00392F18"/>
    <w:pPr>
      <w:spacing w:line="240" w:lineRule="auto"/>
      <w:jc w:val="center"/>
      <w:textAlignment w:val="baseline"/>
    </w:pPr>
    <w:rPr>
      <w:rFonts w:eastAsia="Times New Roman" w:cs="Times New Roman"/>
      <w:b/>
      <w:bCs/>
    </w:rPr>
  </w:style>
  <w:style w:type="character" w:customStyle="1" w:styleId="TabelltittelTegn">
    <w:name w:val="Tabelltittel Tegn"/>
    <w:basedOn w:val="Standardskriftforavsnitt"/>
    <w:link w:val="Tabelltittel"/>
    <w:rsid w:val="00392F18"/>
    <w:rPr>
      <w:rFonts w:eastAsia="Times New Roman" w:cs="Times New Roman"/>
      <w:b/>
      <w:bCs/>
      <w:sz w:val="21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92F18"/>
    <w:pPr>
      <w:spacing w:after="0" w:line="240" w:lineRule="auto"/>
    </w:pPr>
    <w:rPr>
      <w:rFonts w:asciiTheme="minorHAnsi" w:eastAsiaTheme="minorHAnsi" w:hAnsiTheme="minorHAnsi" w:cstheme="minorBidi"/>
      <w:b/>
      <w:bCs/>
      <w:sz w:val="20"/>
      <w:lang w:val="nb-NO"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92F18"/>
    <w:rPr>
      <w:rFonts w:ascii="Cambria" w:eastAsia="MS Mincho" w:hAnsi="Cambria" w:cs="Cambria"/>
      <w:b/>
      <w:bCs/>
      <w:sz w:val="20"/>
      <w:szCs w:val="20"/>
      <w:lang w:val="en-GB" w:eastAsia="fr-FR"/>
    </w:rPr>
  </w:style>
  <w:style w:type="paragraph" w:customStyle="1" w:styleId="Tablebody--">
    <w:name w:val="Table body (--)"/>
    <w:basedOn w:val="Normal"/>
    <w:rsid w:val="00621A50"/>
    <w:pPr>
      <w:spacing w:before="60" w:after="60" w:line="210" w:lineRule="atLeast"/>
    </w:pPr>
    <w:rPr>
      <w:rFonts w:ascii="Cambria" w:eastAsia="Calibri" w:hAnsi="Cambria" w:cs="Times New Roman"/>
      <w:sz w:val="18"/>
      <w:lang w:val="en-GB"/>
    </w:rPr>
  </w:style>
  <w:style w:type="paragraph" w:customStyle="1" w:styleId="Tableheader--">
    <w:name w:val="Table header (--)"/>
    <w:basedOn w:val="Tablebody--"/>
    <w:rsid w:val="00621A50"/>
  </w:style>
  <w:style w:type="character" w:styleId="Fulgthyperkobling">
    <w:name w:val="FollowedHyperlink"/>
    <w:basedOn w:val="Standardskriftforavsnitt"/>
    <w:uiPriority w:val="99"/>
    <w:semiHidden/>
    <w:unhideWhenUsed/>
    <w:rsid w:val="008E6698"/>
    <w:rPr>
      <w:color w:val="147E88" w:themeColor="followedHyperlink"/>
      <w:u w:val="single"/>
    </w:rPr>
  </w:style>
  <w:style w:type="paragraph" w:customStyle="1" w:styleId="Normalutenavsnittfortabellol">
    <w:name w:val="Normal uten avsnitt (for tabell o.l.)"/>
    <w:basedOn w:val="Normal"/>
    <w:link w:val="NormalutenavsnittfortabellolTegn"/>
    <w:qFormat/>
    <w:rsid w:val="00241AEC"/>
    <w:pPr>
      <w:spacing w:after="0"/>
    </w:pPr>
  </w:style>
  <w:style w:type="character" w:customStyle="1" w:styleId="NormalutenavsnittfortabellolTegn">
    <w:name w:val="Normal uten avsnitt (for tabell o.l.) Tegn"/>
    <w:basedOn w:val="Standardskriftforavsnitt"/>
    <w:link w:val="Normalutenavsnittfortabellol"/>
    <w:rsid w:val="00B83E26"/>
    <w:rPr>
      <w:sz w:val="21"/>
    </w:rPr>
  </w:style>
  <w:style w:type="paragraph" w:customStyle="1" w:styleId="paragraph">
    <w:name w:val="paragraph"/>
    <w:basedOn w:val="Normal"/>
    <w:rsid w:val="00C0209F"/>
    <w:pPr>
      <w:spacing w:before="100" w:beforeAutospacing="1" w:after="100" w:afterAutospacing="1" w:line="240" w:lineRule="auto"/>
    </w:pPr>
    <w:rPr>
      <w:rFonts w:ascii="Calibri" w:hAnsi="Calibri" w:cs="Calibri"/>
      <w:sz w:val="22"/>
      <w:lang w:eastAsia="nb-NO"/>
    </w:rPr>
  </w:style>
  <w:style w:type="character" w:customStyle="1" w:styleId="normaltextrun">
    <w:name w:val="normaltextrun"/>
    <w:basedOn w:val="Standardskriftforavsnitt"/>
    <w:rsid w:val="00C0209F"/>
  </w:style>
  <w:style w:type="character" w:customStyle="1" w:styleId="eop">
    <w:name w:val="eop"/>
    <w:basedOn w:val="Standardskriftforavsnitt"/>
    <w:rsid w:val="00C02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tatsbygg\11_SIMBA\04_Implementering\02_ISO19650\ISO19650_EIR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EF0416A9C59E9448973FB8F359D57F16" ma:contentTypeVersion="2" ma:contentTypeDescription="" ma:contentTypeScope="" ma:versionID="3bace7ae468b882b9d47316ac1f3ed1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d690aa1b576104c25c7f2cd37754c8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 LastSyncTimeStamp="2024-03-18T09:07:59.447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FBFF58-3220-4DAC-B047-44590A14C47A}"/>
</file>

<file path=customXml/itemProps2.xml><?xml version="1.0" encoding="utf-8"?>
<ds:datastoreItem xmlns:ds="http://schemas.openxmlformats.org/officeDocument/2006/customXml" ds:itemID="{FB6A252D-4F73-4252-826D-5D4841B39E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A7A922-E052-45C4-81A5-CBCF1B178B1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878DFBF-863B-45AE-8ABF-4FEDEEA3F68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04F9F465-3810-4819-85B3-992E58E2A6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ISO19650_EIR.dotx</Template>
  <TotalTime>22</TotalTime>
  <Pages>12</Pages>
  <Words>1774</Words>
  <Characters>9406</Characters>
  <Application>Microsoft Office Word</Application>
  <DocSecurity>0</DocSecurity>
  <Lines>78</Lines>
  <Paragraphs>22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11158</CharactersWithSpaces>
  <SharedDoc>false</SharedDoc>
  <HLinks>
    <vt:vector size="12" baseType="variant">
      <vt:variant>
        <vt:i4>1048625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_Toc63323573</vt:lpwstr>
      </vt:variant>
      <vt:variant>
        <vt:i4>1114161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_Toc63323572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stsu</dc:creator>
  <cp:keywords/>
  <dc:description/>
  <cp:lastModifiedBy>Kjetil Krogseth</cp:lastModifiedBy>
  <cp:revision>33</cp:revision>
  <dcterms:created xsi:type="dcterms:W3CDTF">2021-09-01T08:27:00Z</dcterms:created>
  <dcterms:modified xsi:type="dcterms:W3CDTF">2026-03-20T07:34:00Z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0x0101009B1F2ABBA84F4C4F874B459DB3688B1100EF0416A9C59E9448973FB8F359D57F16</vt:lpwstr>
  </property>
  <property fmtid="{D5CDD505-2E9C-101B-9397-08002B2CF9AE}" pid="3" name="GtProjectPhase">
    <vt:lpwstr/>
  </property>
  <property fmtid="{D5CDD505-2E9C-101B-9397-08002B2CF9AE}" pid="4" name="Kvalitetsområde">
    <vt:lpwstr>184;#Bygg- og eiendomsfaglig rådgivning:BIM/GIS|62fbaca2-1c05-4c07-8715-398dd2e15052</vt:lpwstr>
  </property>
  <property fmtid="{D5CDD505-2E9C-101B-9397-08002B2CF9AE}" pid="5" name="TaxKeyword">
    <vt:lpwstr/>
  </property>
  <property fmtid="{D5CDD505-2E9C-101B-9397-08002B2CF9AE}" pid="6" name="Visbane">
    <vt:lpwstr/>
  </property>
  <property fmtid="{D5CDD505-2E9C-101B-9397-08002B2CF9AE}" pid="7" name="Status">
    <vt:lpwstr/>
  </property>
  <property fmtid="{D5CDD505-2E9C-101B-9397-08002B2CF9AE}" pid="8" name="Anskaffelseskategori">
    <vt:lpwstr/>
  </property>
  <property fmtid="{D5CDD505-2E9C-101B-9397-08002B2CF9AE}" pid="9" name="Dokumenttype">
    <vt:lpwstr/>
  </property>
  <property fmtid="{D5CDD505-2E9C-101B-9397-08002B2CF9AE}" pid="10" name="MediaServiceImageTags">
    <vt:lpwstr/>
  </property>
  <property fmtid="{D5CDD505-2E9C-101B-9397-08002B2CF9AE}" pid="11" name="lcf76f155ced4ddcb4097134ff3c332f">
    <vt:lpwstr/>
  </property>
  <property fmtid="{D5CDD505-2E9C-101B-9397-08002B2CF9AE}" pid="12" name="TaxCatchAll">
    <vt:lpwstr/>
  </property>
  <property fmtid="{D5CDD505-2E9C-101B-9397-08002B2CF9AE}" pid="13" name="Redigeringstilgang">
    <vt:lpwstr/>
  </property>
  <property fmtid="{D5CDD505-2E9C-101B-9397-08002B2CF9AE}" pid="14" name="Order">
    <vt:r8>1332500</vt:r8>
  </property>
  <property fmtid="{D5CDD505-2E9C-101B-9397-08002B2CF9AE}" pid="15" name="ArchivedTo">
    <vt:lpwstr/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ArchivedBy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